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241" w:rsidRPr="00D84F60" w:rsidRDefault="00D25241" w:rsidP="003A47EF">
      <w:pPr>
        <w:widowControl w:val="0"/>
        <w:tabs>
          <w:tab w:val="left" w:pos="360"/>
          <w:tab w:val="left" w:pos="540"/>
          <w:tab w:val="left" w:pos="2039"/>
          <w:tab w:val="left" w:pos="3240"/>
          <w:tab w:val="left" w:pos="5760"/>
        </w:tabs>
        <w:bidi/>
        <w:jc w:val="center"/>
        <w:rPr>
          <w:rFonts w:ascii="Simplified Arabic" w:hAnsi="Simplified Arabic" w:cs="Simplified Arabic"/>
          <w:b/>
          <w:bCs/>
          <w:sz w:val="48"/>
          <w:szCs w:val="48"/>
          <w:rtl/>
          <w:lang w:bidi="ar-EG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.5pt;margin-top:-24.45pt;width:513pt;height:262.9pt;z-index:251648000;mso-wrap-distance-left:2.88pt;mso-wrap-distance-top:2.88pt;mso-wrap-distance-right:2.88pt;mso-wrap-distance-bottom:2.88pt" fillcolor="#ccc" strokeweight="4.5pt" insetpen="t" o:cliptowrap="t">
            <v:shadow color="#ccc"/>
            <v:textbox style="mso-next-textbox:#_x0000_s1026;mso-column-margin:5.76pt" inset="2.88pt,2.88pt,2.88pt,2.88pt">
              <w:txbxContent>
                <w:p w:rsidR="00D25241" w:rsidRPr="00D12947" w:rsidRDefault="00D25241" w:rsidP="008F5F6C">
                  <w:pPr>
                    <w:widowControl w:val="0"/>
                    <w:tabs>
                      <w:tab w:val="left" w:pos="8788"/>
                    </w:tabs>
                    <w:bidi/>
                    <w:rPr>
                      <w:rFonts w:ascii="Simplified Arabic" w:hAnsi="Simplified Arabic" w:cs="Simplified Arabic"/>
                      <w:b/>
                      <w:bCs/>
                      <w:sz w:val="28"/>
                      <w:rtl/>
                      <w:lang w:bidi="ar-EG"/>
                    </w:rPr>
                  </w:pPr>
                  <w:r w:rsidRPr="00D12947">
                    <w:rPr>
                      <w:rFonts w:ascii="Simplified Arabic" w:hAnsi="Simplified Arabic" w:cs="Simplified Arabic" w:hint="eastAsia"/>
                      <w:b/>
                      <w:bCs/>
                      <w:sz w:val="28"/>
                      <w:rtl/>
                      <w:lang w:bidi="ar-EG"/>
                    </w:rPr>
                    <w:t>سن</w:t>
                  </w:r>
                  <w:r w:rsidRPr="00D12947">
                    <w:rPr>
                      <w:rFonts w:ascii="Simplified Arabic" w:hAnsi="Simplified Arabic" w:cs="Simplified Arabic"/>
                      <w:b/>
                      <w:bCs/>
                      <w:sz w:val="28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8"/>
                      <w:rtl/>
                      <w:lang w:bidi="ar-EG"/>
                    </w:rPr>
                    <w:t>10-12</w:t>
                  </w:r>
                  <w:r w:rsidRPr="00D12947">
                    <w:rPr>
                      <w:rFonts w:ascii="Simplified Arabic" w:hAnsi="Simplified Arabic" w:cs="Simplified Arabic"/>
                      <w:b/>
                      <w:bCs/>
                      <w:sz w:val="28"/>
                      <w:rtl/>
                      <w:lang w:bidi="ar-EG"/>
                    </w:rPr>
                    <w:tab/>
                  </w:r>
                  <w:r w:rsidRPr="00D12947">
                    <w:rPr>
                      <w:rFonts w:ascii="Simplified Arabic" w:hAnsi="Simplified Arabic" w:cs="Simplified Arabic" w:hint="eastAsia"/>
                      <w:b/>
                      <w:bCs/>
                      <w:sz w:val="28"/>
                      <w:rtl/>
                      <w:lang w:bidi="ar-EG"/>
                    </w:rPr>
                    <w:t>درس</w:t>
                  </w:r>
                  <w:r w:rsidRPr="00D12947">
                    <w:rPr>
                      <w:rFonts w:ascii="Simplified Arabic" w:hAnsi="Simplified Arabic" w:cs="Simplified Arabic"/>
                      <w:b/>
                      <w:bCs/>
                      <w:sz w:val="28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8"/>
                      <w:rtl/>
                      <w:lang w:bidi="ar-EG"/>
                    </w:rPr>
                    <w:t>19</w:t>
                  </w:r>
                </w:p>
                <w:p w:rsidR="00D25241" w:rsidRPr="00D12947" w:rsidRDefault="00D25241" w:rsidP="008F5F6C">
                  <w:pPr>
                    <w:widowControl w:val="0"/>
                    <w:tabs>
                      <w:tab w:val="left" w:pos="360"/>
                      <w:tab w:val="left" w:pos="540"/>
                      <w:tab w:val="left" w:pos="2039"/>
                      <w:tab w:val="left" w:pos="3240"/>
                      <w:tab w:val="left" w:pos="5760"/>
                    </w:tabs>
                    <w:bidi/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8"/>
                      <w:szCs w:val="28"/>
                      <w:rtl/>
                      <w:lang w:bidi="ar-EG"/>
                    </w:rPr>
                    <w:t>ملحق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8"/>
                      <w:szCs w:val="28"/>
                      <w:rtl/>
                      <w:lang w:bidi="ar-EG"/>
                    </w:rPr>
                    <w:t>دليل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8"/>
                      <w:szCs w:val="28"/>
                      <w:rtl/>
                      <w:lang w:bidi="ar-EG"/>
                    </w:rPr>
                    <w:t>الخادم</w:t>
                  </w:r>
                </w:p>
                <w:p w:rsidR="00D25241" w:rsidRPr="00D12947" w:rsidRDefault="00D25241" w:rsidP="00D82DC7">
                  <w:pPr>
                    <w:widowControl w:val="0"/>
                    <w:tabs>
                      <w:tab w:val="left" w:pos="360"/>
                      <w:tab w:val="left" w:pos="540"/>
                      <w:tab w:val="left" w:pos="2039"/>
                      <w:tab w:val="left" w:pos="3240"/>
                      <w:tab w:val="left" w:pos="5760"/>
                    </w:tabs>
                    <w:bidi/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EG"/>
                    </w:rPr>
                  </w:pPr>
                  <w:r w:rsidRPr="00D12947">
                    <w:rPr>
                      <w:rFonts w:ascii="Simplified Arabic" w:hAnsi="Simplified Arabic" w:cs="Simplified Arabic" w:hint="eastAsia"/>
                      <w:b/>
                      <w:bCs/>
                      <w:sz w:val="28"/>
                      <w:szCs w:val="28"/>
                      <w:rtl/>
                      <w:lang w:bidi="ar-EG"/>
                    </w:rPr>
                    <w:t>الوحدة</w:t>
                  </w:r>
                  <w:r w:rsidRPr="00D12947"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8"/>
                      <w:szCs w:val="28"/>
                      <w:rtl/>
                      <w:lang w:bidi="ar-EG"/>
                    </w:rPr>
                    <w:t>الرابعة</w:t>
                  </w:r>
                  <w:r w:rsidRPr="00D12947"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: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8"/>
                      <w:szCs w:val="28"/>
                      <w:rtl/>
                      <w:lang w:bidi="ar-EG"/>
                    </w:rPr>
                    <w:t>يسوع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8"/>
                      <w:szCs w:val="28"/>
                      <w:rtl/>
                      <w:lang w:bidi="ar-EG"/>
                    </w:rPr>
                    <w:t>هو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8"/>
                      <w:szCs w:val="28"/>
                      <w:rtl/>
                      <w:lang w:bidi="ar-EG"/>
                    </w:rPr>
                    <w:t>المخلص</w:t>
                  </w:r>
                </w:p>
                <w:p w:rsidR="00D25241" w:rsidRDefault="00D25241" w:rsidP="00335B3C">
                  <w:pPr>
                    <w:widowControl w:val="0"/>
                    <w:tabs>
                      <w:tab w:val="left" w:pos="360"/>
                      <w:tab w:val="left" w:pos="540"/>
                      <w:tab w:val="left" w:pos="2039"/>
                      <w:tab w:val="left" w:pos="3240"/>
                      <w:tab w:val="left" w:pos="5760"/>
                    </w:tabs>
                    <w:bidi/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40"/>
                      <w:szCs w:val="40"/>
                      <w:rtl/>
                      <w:lang w:bidi="ar-EG"/>
                    </w:rPr>
                    <w:t>المولود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40"/>
                      <w:szCs w:val="4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40"/>
                      <w:szCs w:val="40"/>
                      <w:rtl/>
                      <w:lang w:bidi="ar-EG"/>
                    </w:rPr>
                    <w:t>أعمى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40"/>
                      <w:szCs w:val="4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40"/>
                      <w:szCs w:val="40"/>
                      <w:rtl/>
                      <w:lang w:bidi="ar-EG"/>
                    </w:rPr>
                    <w:t>يبصر</w:t>
                  </w:r>
                </w:p>
                <w:p w:rsidR="00D25241" w:rsidRDefault="00D25241" w:rsidP="00300F88">
                  <w:pPr>
                    <w:widowControl w:val="0"/>
                    <w:tabs>
                      <w:tab w:val="left" w:pos="360"/>
                      <w:tab w:val="left" w:pos="540"/>
                      <w:tab w:val="left" w:pos="2039"/>
                      <w:tab w:val="left" w:pos="3240"/>
                      <w:tab w:val="left" w:pos="5760"/>
                    </w:tabs>
                    <w:bidi/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40"/>
                      <w:szCs w:val="40"/>
                      <w:rtl/>
                      <w:lang w:bidi="ar-EG"/>
                    </w:rPr>
                    <w:t>ملحق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40"/>
                      <w:szCs w:val="4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40"/>
                      <w:szCs w:val="40"/>
                      <w:rtl/>
                      <w:lang w:bidi="ar-EG"/>
                    </w:rPr>
                    <w:t>التحدي</w:t>
                  </w:r>
                </w:p>
                <w:p w:rsidR="00D25241" w:rsidRPr="00E92321" w:rsidRDefault="00D25241" w:rsidP="00335B3C">
                  <w:pPr>
                    <w:widowControl w:val="0"/>
                    <w:tabs>
                      <w:tab w:val="left" w:pos="360"/>
                      <w:tab w:val="left" w:pos="540"/>
                      <w:tab w:val="left" w:pos="2039"/>
                      <w:tab w:val="left" w:pos="3240"/>
                      <w:tab w:val="left" w:pos="5760"/>
                    </w:tabs>
                    <w:bidi/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40"/>
                      <w:rtl/>
                      <w:lang w:bidi="ar-EG"/>
                    </w:rPr>
                  </w:pPr>
                  <w:r w:rsidRPr="00E92321">
                    <w:rPr>
                      <w:rFonts w:ascii="Simplified Arabic" w:hAnsi="Simplified Arabic" w:cs="Simplified Arabic" w:hint="eastAsia"/>
                      <w:b/>
                      <w:bCs/>
                      <w:sz w:val="40"/>
                      <w:rtl/>
                      <w:lang w:bidi="ar-EG"/>
                    </w:rPr>
                    <w:t>هدف</w:t>
                  </w:r>
                  <w:r w:rsidRPr="00E92321">
                    <w:rPr>
                      <w:rFonts w:ascii="Simplified Arabic" w:hAnsi="Simplified Arabic" w:cs="Simplified Arabic"/>
                      <w:b/>
                      <w:bCs/>
                      <w:sz w:val="40"/>
                      <w:rtl/>
                      <w:lang w:bidi="ar-EG"/>
                    </w:rPr>
                    <w:t xml:space="preserve"> </w:t>
                  </w:r>
                  <w:r w:rsidRPr="00E92321">
                    <w:rPr>
                      <w:rFonts w:ascii="Simplified Arabic" w:hAnsi="Simplified Arabic" w:cs="Simplified Arabic" w:hint="eastAsia"/>
                      <w:b/>
                      <w:bCs/>
                      <w:sz w:val="40"/>
                      <w:rtl/>
                      <w:lang w:bidi="ar-EG"/>
                    </w:rPr>
                    <w:t>الدرس</w:t>
                  </w:r>
                  <w:r w:rsidRPr="00E92321">
                    <w:rPr>
                      <w:rFonts w:ascii="Simplified Arabic" w:hAnsi="Simplified Arabic" w:cs="Simplified Arabic"/>
                      <w:b/>
                      <w:bCs/>
                      <w:sz w:val="40"/>
                      <w:rtl/>
                      <w:lang w:bidi="ar-EG"/>
                    </w:rPr>
                    <w:t xml:space="preserve">: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</w:rPr>
                    <w:t>أ</w:t>
                  </w:r>
                  <w:r>
                    <w:rPr>
                      <w:rFonts w:ascii="Simplified Arabic" w:hAnsi="Simplified Arabic" w:cs="Simplified Arabic" w:hint="eastAsia"/>
                      <w:b/>
                      <w:sz w:val="40"/>
                      <w:rtl/>
                      <w:lang w:bidi="ar-EG"/>
                    </w:rPr>
                    <w:t>ن</w:t>
                  </w:r>
                  <w:r>
                    <w:rPr>
                      <w:rFonts w:ascii="Simplified Arabic" w:hAnsi="Simplified Arabic" w:cs="Simplified Arabic"/>
                      <w:b/>
                      <w:sz w:val="4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sz w:val="40"/>
                      <w:rtl/>
                      <w:lang w:bidi="ar-EG"/>
                    </w:rPr>
                    <w:t>نفهم</w:t>
                  </w:r>
                  <w:r>
                    <w:rPr>
                      <w:rFonts w:ascii="Simplified Arabic" w:hAnsi="Simplified Arabic" w:cs="Simplified Arabic"/>
                      <w:b/>
                      <w:sz w:val="4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</w:rPr>
                    <w:t>أ</w:t>
                  </w:r>
                  <w:r>
                    <w:rPr>
                      <w:rFonts w:ascii="Simplified Arabic" w:hAnsi="Simplified Arabic" w:cs="Simplified Arabic" w:hint="eastAsia"/>
                      <w:b/>
                      <w:sz w:val="40"/>
                      <w:rtl/>
                      <w:lang w:bidi="ar-EG"/>
                    </w:rPr>
                    <w:t>ن</w:t>
                  </w:r>
                  <w:r>
                    <w:rPr>
                      <w:rFonts w:ascii="Simplified Arabic" w:hAnsi="Simplified Arabic" w:cs="Simplified Arabic"/>
                      <w:b/>
                      <w:sz w:val="4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sz w:val="40"/>
                      <w:rtl/>
                      <w:lang w:bidi="ar-EG"/>
                    </w:rPr>
                    <w:t>يسوع</w:t>
                  </w:r>
                  <w:r>
                    <w:rPr>
                      <w:rFonts w:ascii="Simplified Arabic" w:hAnsi="Simplified Arabic" w:cs="Simplified Arabic"/>
                      <w:b/>
                      <w:sz w:val="4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sz w:val="40"/>
                      <w:rtl/>
                      <w:lang w:bidi="ar-EG"/>
                    </w:rPr>
                    <w:t>يخلصنا</w:t>
                  </w:r>
                  <w:r>
                    <w:rPr>
                      <w:rFonts w:ascii="Simplified Arabic" w:hAnsi="Simplified Arabic" w:cs="Simplified Arabic"/>
                      <w:b/>
                      <w:sz w:val="4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sz w:val="40"/>
                      <w:rtl/>
                      <w:lang w:bidi="ar-EG"/>
                    </w:rPr>
                    <w:t>من</w:t>
                  </w:r>
                  <w:r>
                    <w:rPr>
                      <w:rFonts w:ascii="Simplified Arabic" w:hAnsi="Simplified Arabic" w:cs="Simplified Arabic"/>
                      <w:b/>
                      <w:sz w:val="4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sz w:val="40"/>
                      <w:rtl/>
                      <w:lang w:bidi="ar-EG"/>
                    </w:rPr>
                    <w:t>العمى</w:t>
                  </w:r>
                  <w:r>
                    <w:rPr>
                      <w:rFonts w:ascii="Simplified Arabic" w:hAnsi="Simplified Arabic" w:cs="Simplified Arabic"/>
                      <w:b/>
                      <w:sz w:val="4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sz w:val="40"/>
                      <w:rtl/>
                      <w:lang w:bidi="ar-EG"/>
                    </w:rPr>
                    <w:t>الروحي</w:t>
                  </w:r>
                </w:p>
                <w:p w:rsidR="00D25241" w:rsidRPr="006128ED" w:rsidRDefault="00D25241" w:rsidP="003A47EF">
                  <w:pPr>
                    <w:bidi/>
                    <w:jc w:val="center"/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</w:pPr>
                  <w:r w:rsidRPr="006C156E">
                    <w:rPr>
                      <w:rFonts w:ascii="Simplified Arabic" w:hAnsi="Simplified Arabic" w:cs="Simplified Arabic" w:hint="cs"/>
                      <w:b/>
                      <w:bCs/>
                      <w:noProof/>
                      <w:sz w:val="40"/>
                      <w:szCs w:val="40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2" o:spid="_x0000_i1026" type="#_x0000_t75" style="width:498.75pt;height:12pt;visibility:visible">
                        <v:imagedata r:id="rId7" o:title=""/>
                      </v:shape>
                    </w:pict>
                  </w:r>
                </w:p>
                <w:p w:rsidR="00D25241" w:rsidRPr="00D12947" w:rsidRDefault="00D25241" w:rsidP="00B81CF5">
                  <w:pPr>
                    <w:tabs>
                      <w:tab w:val="left" w:pos="7536"/>
                    </w:tabs>
                    <w:bidi/>
                    <w:rPr>
                      <w:sz w:val="22"/>
                      <w:szCs w:val="20"/>
                      <w:rtl/>
                      <w:lang w:bidi="ar-EG"/>
                    </w:rPr>
                  </w:pPr>
                  <w:r w:rsidRPr="00D12947">
                    <w:rPr>
                      <w:sz w:val="22"/>
                      <w:szCs w:val="20"/>
                      <w:rtl/>
                      <w:lang w:bidi="ar-EG"/>
                    </w:rPr>
                    <w:t>العبادة، الكلمة والطريق</w:t>
                  </w:r>
                  <w:r w:rsidRPr="00D12947">
                    <w:rPr>
                      <w:sz w:val="22"/>
                      <w:szCs w:val="20"/>
                      <w:rtl/>
                      <w:lang w:bidi="ar-EG"/>
                    </w:rPr>
                    <w:tab/>
                    <w:t xml:space="preserve">إله العجائب (الجزء </w:t>
                  </w:r>
                  <w:r>
                    <w:rPr>
                      <w:sz w:val="22"/>
                      <w:szCs w:val="20"/>
                      <w:rtl/>
                      <w:lang w:bidi="ar-EG"/>
                    </w:rPr>
                    <w:t>1</w:t>
                  </w:r>
                  <w:r w:rsidRPr="00D12947">
                    <w:rPr>
                      <w:sz w:val="22"/>
                      <w:szCs w:val="20"/>
                      <w:rtl/>
                      <w:lang w:bidi="ar-EG"/>
                    </w:rPr>
                    <w:t>)</w:t>
                  </w:r>
                  <w:r>
                    <w:rPr>
                      <w:sz w:val="22"/>
                      <w:szCs w:val="20"/>
                      <w:rtl/>
                      <w:lang w:bidi="ar-EG"/>
                    </w:rPr>
                    <w:t xml:space="preserve"> معجزات يسوع</w:t>
                  </w:r>
                </w:p>
                <w:p w:rsidR="00D25241" w:rsidRPr="005C7E2B" w:rsidRDefault="00D25241" w:rsidP="00300F88">
                  <w:pPr>
                    <w:bidi/>
                    <w:spacing w:before="240"/>
                    <w:ind w:left="878" w:right="806"/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لتتحدي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الأولاد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الأكبر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سناً،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استخدم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ملحق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التحدي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مع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دليل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المعلم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لسن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8-11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سنة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.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استبدل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فترة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الطريق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في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دليل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المعلم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لسن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8-11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بفقرة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الطريق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في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ملحق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التحدي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لسن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10-12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سنة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.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ايضاً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استبدل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الطريق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اليومي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بالمفكرة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اليومية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"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بين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السطور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"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لدرس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17</w:t>
                  </w:r>
                </w:p>
                <w:p w:rsidR="00D25241" w:rsidRPr="005C7E2B" w:rsidRDefault="00D25241" w:rsidP="006F33A1">
                  <w:pPr>
                    <w:bidi/>
                    <w:jc w:val="center"/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</w:pPr>
                </w:p>
              </w:txbxContent>
            </v:textbox>
            <w10:wrap type="square"/>
          </v:shape>
        </w:pict>
      </w:r>
    </w:p>
    <w:p w:rsidR="00D25241" w:rsidRDefault="00D25241" w:rsidP="00300F88">
      <w:pPr>
        <w:bidi/>
        <w:rPr>
          <w:rFonts w:ascii="Simplified Arabic" w:hAnsi="Simplified Arabic" w:cs="Simplified Arabic"/>
          <w:b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 w:rsidRPr="009B4964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دوات</w:t>
      </w:r>
      <w:r w:rsidRPr="009B4964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9B4964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التي</w:t>
      </w:r>
      <w:r w:rsidRPr="009B4964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9B4964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تحتاج</w:t>
      </w:r>
      <w:r w:rsidRPr="009B4964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9B4964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إليها</w:t>
      </w:r>
      <w:r w:rsidRPr="009B4964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9B4964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في</w:t>
      </w:r>
      <w:r w:rsidRPr="009B4964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9B4964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ملحق</w:t>
      </w:r>
      <w:r w:rsidRPr="009B4964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9B4964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التحدي</w:t>
      </w:r>
    </w:p>
    <w:p w:rsidR="00D25241" w:rsidRPr="009B4964" w:rsidRDefault="00D25241" w:rsidP="00300F88">
      <w:pPr>
        <w:tabs>
          <w:tab w:val="left" w:pos="1695"/>
        </w:tabs>
        <w:bidi/>
        <w:spacing w:before="240"/>
        <w:rPr>
          <w:rFonts w:ascii="Simplified Arabic" w:hAnsi="Simplified Arabic" w:cs="Simplified Arabic"/>
          <w:b/>
          <w:bCs/>
          <w:sz w:val="22"/>
          <w:szCs w:val="22"/>
          <w:rtl/>
          <w:lang w:bidi="ar-EG"/>
        </w:rPr>
      </w:pPr>
      <w:r w:rsidRPr="009B4964">
        <w:rPr>
          <w:rFonts w:ascii="Simplified Arabic" w:hAnsi="Simplified Arabic" w:cs="Simplified Arabic" w:hint="eastAsia"/>
          <w:b/>
          <w:bCs/>
          <w:sz w:val="22"/>
          <w:szCs w:val="22"/>
          <w:rtl/>
          <w:lang w:bidi="ar-EG"/>
        </w:rPr>
        <w:t>الكلمة</w:t>
      </w:r>
    </w:p>
    <w:p w:rsidR="00D25241" w:rsidRPr="009B4964" w:rsidRDefault="00D25241" w:rsidP="008F5F6C">
      <w:pPr>
        <w:pStyle w:val="ListParagraph"/>
        <w:numPr>
          <w:ilvl w:val="0"/>
          <w:numId w:val="15"/>
        </w:numPr>
        <w:spacing w:after="0" w:line="240" w:lineRule="auto"/>
        <w:ind w:left="288" w:hanging="274"/>
        <w:rPr>
          <w:rFonts w:ascii="Simplified Arabic" w:hAnsi="Simplified Arabic" w:cs="Simplified Arabic"/>
          <w:b/>
          <w:rtl/>
          <w:lang w:bidi="ar-EG"/>
        </w:rPr>
      </w:pPr>
      <w:r w:rsidRPr="009B4964">
        <w:rPr>
          <w:rFonts w:ascii="Simplified Arabic" w:hAnsi="Simplified Arabic" w:cs="Simplified Arabic" w:hint="eastAsia"/>
          <w:b/>
          <w:rtl/>
          <w:lang w:bidi="ar-EG"/>
        </w:rPr>
        <w:t>تحدي</w:t>
      </w:r>
      <w:r w:rsidRPr="009B4964">
        <w:rPr>
          <w:rFonts w:ascii="Simplified Arabic" w:hAnsi="Simplified Arabic" w:cs="Simplified Arabic"/>
          <w:b/>
          <w:rtl/>
          <w:lang w:bidi="ar-EG"/>
        </w:rPr>
        <w:t xml:space="preserve"> </w:t>
      </w:r>
      <w:r w:rsidRPr="009B4964">
        <w:rPr>
          <w:rFonts w:ascii="Simplified Arabic" w:hAnsi="Simplified Arabic" w:cs="Simplified Arabic" w:hint="eastAsia"/>
          <w:b/>
          <w:rtl/>
          <w:lang w:bidi="ar-EG"/>
        </w:rPr>
        <w:t>الأولاد</w:t>
      </w:r>
      <w:r w:rsidRPr="009B4964">
        <w:rPr>
          <w:rFonts w:ascii="Simplified Arabic" w:hAnsi="Simplified Arabic" w:cs="Simplified Arabic"/>
          <w:b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</w:rPr>
        <w:t>أ</w:t>
      </w:r>
      <w:r w:rsidRPr="009B4964">
        <w:rPr>
          <w:rFonts w:ascii="Simplified Arabic" w:hAnsi="Simplified Arabic" w:cs="Simplified Arabic" w:hint="eastAsia"/>
          <w:b/>
          <w:rtl/>
          <w:lang w:bidi="ar-EG"/>
        </w:rPr>
        <w:t>ن</w:t>
      </w:r>
      <w:r w:rsidRPr="009B4964">
        <w:rPr>
          <w:rFonts w:ascii="Simplified Arabic" w:hAnsi="Simplified Arabic" w:cs="Simplified Arabic"/>
          <w:b/>
          <w:rtl/>
          <w:lang w:bidi="ar-EG"/>
        </w:rPr>
        <w:t xml:space="preserve"> </w:t>
      </w:r>
      <w:r w:rsidRPr="009B4964">
        <w:rPr>
          <w:rFonts w:ascii="Simplified Arabic" w:hAnsi="Simplified Arabic" w:cs="Simplified Arabic" w:hint="eastAsia"/>
          <w:b/>
          <w:rtl/>
          <w:lang w:bidi="ar-EG"/>
        </w:rPr>
        <w:t>يقرأوا</w:t>
      </w:r>
      <w:r w:rsidRPr="009B4964">
        <w:rPr>
          <w:rFonts w:ascii="Simplified Arabic" w:hAnsi="Simplified Arabic" w:cs="Simplified Arabic"/>
          <w:b/>
          <w:rtl/>
          <w:lang w:bidi="ar-EG"/>
        </w:rPr>
        <w:t xml:space="preserve"> </w:t>
      </w:r>
      <w:r w:rsidRPr="009B4964">
        <w:rPr>
          <w:rFonts w:ascii="Simplified Arabic" w:hAnsi="Simplified Arabic" w:cs="Simplified Arabic" w:hint="eastAsia"/>
          <w:b/>
          <w:rtl/>
          <w:lang w:bidi="ar-EG"/>
        </w:rPr>
        <w:t>كل</w:t>
      </w:r>
      <w:r w:rsidRPr="009B4964">
        <w:rPr>
          <w:rFonts w:ascii="Simplified Arabic" w:hAnsi="Simplified Arabic" w:cs="Simplified Arabic"/>
          <w:b/>
          <w:rtl/>
          <w:lang w:bidi="ar-EG"/>
        </w:rPr>
        <w:t xml:space="preserve"> </w:t>
      </w:r>
      <w:r w:rsidRPr="009B4964">
        <w:rPr>
          <w:rFonts w:ascii="Simplified Arabic" w:hAnsi="Simplified Arabic" w:cs="Simplified Arabic" w:hint="eastAsia"/>
          <w:b/>
          <w:rtl/>
          <w:lang w:bidi="ar-EG"/>
        </w:rPr>
        <w:t>القصة</w:t>
      </w:r>
      <w:r w:rsidRPr="009B4964">
        <w:rPr>
          <w:rFonts w:ascii="Simplified Arabic" w:hAnsi="Simplified Arabic" w:cs="Simplified Arabic"/>
          <w:b/>
          <w:rtl/>
          <w:lang w:bidi="ar-EG"/>
        </w:rPr>
        <w:t xml:space="preserve"> </w:t>
      </w:r>
      <w:r w:rsidRPr="009B4964">
        <w:rPr>
          <w:rFonts w:ascii="Simplified Arabic" w:hAnsi="Simplified Arabic" w:cs="Simplified Arabic" w:hint="eastAsia"/>
          <w:b/>
          <w:rtl/>
          <w:lang w:bidi="ar-EG"/>
        </w:rPr>
        <w:t>في</w:t>
      </w:r>
      <w:r w:rsidRPr="009B4964">
        <w:rPr>
          <w:rFonts w:ascii="Simplified Arabic" w:hAnsi="Simplified Arabic" w:cs="Simplified Arabic"/>
          <w:b/>
          <w:rtl/>
          <w:lang w:bidi="ar-EG"/>
        </w:rPr>
        <w:t xml:space="preserve"> </w:t>
      </w:r>
      <w:r w:rsidRPr="009B4964">
        <w:rPr>
          <w:rFonts w:ascii="Simplified Arabic" w:hAnsi="Simplified Arabic" w:cs="Simplified Arabic" w:hint="eastAsia"/>
          <w:b/>
          <w:rtl/>
          <w:lang w:bidi="ar-EG"/>
        </w:rPr>
        <w:t>إنجيل</w:t>
      </w:r>
      <w:r w:rsidRPr="009B4964">
        <w:rPr>
          <w:rFonts w:ascii="Simplified Arabic" w:hAnsi="Simplified Arabic" w:cs="Simplified Arabic"/>
          <w:b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rtl/>
          <w:lang w:bidi="ar-EG"/>
        </w:rPr>
        <w:t>يوحنا</w:t>
      </w:r>
      <w:r>
        <w:rPr>
          <w:rFonts w:ascii="Simplified Arabic" w:hAnsi="Simplified Arabic" w:cs="Simplified Arabic"/>
          <w:b/>
          <w:rtl/>
          <w:lang w:bidi="ar-EG"/>
        </w:rPr>
        <w:t xml:space="preserve"> 9: 1-7</w:t>
      </w:r>
      <w:r>
        <w:rPr>
          <w:rFonts w:ascii="Simplified Arabic" w:hAnsi="Simplified Arabic" w:cs="Simplified Arabic" w:hint="eastAsia"/>
          <w:b/>
          <w:rtl/>
          <w:lang w:bidi="ar-EG"/>
        </w:rPr>
        <w:t>،</w:t>
      </w:r>
      <w:r>
        <w:rPr>
          <w:rFonts w:ascii="Simplified Arabic" w:hAnsi="Simplified Arabic" w:cs="Simplified Arabic"/>
          <w:b/>
          <w:rtl/>
          <w:lang w:bidi="ar-EG"/>
        </w:rPr>
        <w:t xml:space="preserve"> 13-25</w:t>
      </w:r>
      <w:r>
        <w:rPr>
          <w:rFonts w:ascii="Simplified Arabic" w:hAnsi="Simplified Arabic" w:cs="Simplified Arabic" w:hint="eastAsia"/>
          <w:b/>
          <w:rtl/>
          <w:lang w:bidi="ar-EG"/>
        </w:rPr>
        <w:t>،</w:t>
      </w:r>
      <w:r>
        <w:rPr>
          <w:rFonts w:ascii="Simplified Arabic" w:hAnsi="Simplified Arabic" w:cs="Simplified Arabic"/>
          <w:b/>
          <w:rtl/>
          <w:lang w:bidi="ar-EG"/>
        </w:rPr>
        <w:t xml:space="preserve"> 35-39</w:t>
      </w:r>
    </w:p>
    <w:p w:rsidR="00D25241" w:rsidRPr="009B4964" w:rsidRDefault="00D25241" w:rsidP="00300F88">
      <w:pPr>
        <w:bidi/>
        <w:spacing w:before="240"/>
        <w:rPr>
          <w:rFonts w:ascii="Simplified Arabic" w:hAnsi="Simplified Arabic" w:cs="Simplified Arabic"/>
          <w:b/>
          <w:bCs/>
          <w:sz w:val="22"/>
          <w:szCs w:val="22"/>
          <w:rtl/>
          <w:lang w:bidi="ar-EG"/>
        </w:rPr>
      </w:pPr>
      <w:r w:rsidRPr="009B4964">
        <w:rPr>
          <w:rFonts w:ascii="Simplified Arabic" w:hAnsi="Simplified Arabic" w:cs="Simplified Arabic" w:hint="eastAsia"/>
          <w:b/>
          <w:bCs/>
          <w:sz w:val="22"/>
          <w:szCs w:val="22"/>
          <w:rtl/>
          <w:lang w:bidi="ar-EG"/>
        </w:rPr>
        <w:t>الطريق</w:t>
      </w:r>
    </w:p>
    <w:p w:rsidR="00D25241" w:rsidRDefault="00D25241" w:rsidP="008F5F6C">
      <w:pPr>
        <w:pStyle w:val="ListParagraph"/>
        <w:numPr>
          <w:ilvl w:val="0"/>
          <w:numId w:val="15"/>
        </w:numPr>
        <w:spacing w:after="0" w:line="240" w:lineRule="auto"/>
        <w:ind w:left="288" w:hanging="274"/>
        <w:rPr>
          <w:rFonts w:ascii="Simplified Arabic" w:hAnsi="Simplified Arabic" w:cs="Simplified Arabic"/>
          <w:b/>
          <w:lang w:bidi="ar-EG"/>
        </w:rPr>
      </w:pPr>
      <w:r w:rsidRPr="009B4964">
        <w:rPr>
          <w:rFonts w:ascii="Simplified Arabic" w:hAnsi="Simplified Arabic" w:cs="Simplified Arabic" w:hint="eastAsia"/>
          <w:b/>
          <w:rtl/>
          <w:lang w:bidi="ar-EG"/>
        </w:rPr>
        <w:t>العلاقة</w:t>
      </w:r>
      <w:r w:rsidRPr="009B4964">
        <w:rPr>
          <w:rFonts w:ascii="Simplified Arabic" w:hAnsi="Simplified Arabic" w:cs="Simplified Arabic"/>
          <w:b/>
          <w:rtl/>
          <w:lang w:bidi="ar-EG"/>
        </w:rPr>
        <w:t xml:space="preserve"> </w:t>
      </w:r>
      <w:r w:rsidRPr="009B4964">
        <w:rPr>
          <w:rFonts w:ascii="Simplified Arabic" w:hAnsi="Simplified Arabic" w:cs="Simplified Arabic" w:hint="eastAsia"/>
          <w:b/>
          <w:rtl/>
          <w:lang w:bidi="ar-EG"/>
        </w:rPr>
        <w:t>بالمسيح</w:t>
      </w:r>
      <w:r w:rsidRPr="009B4964">
        <w:rPr>
          <w:rFonts w:ascii="Simplified Arabic" w:hAnsi="Simplified Arabic" w:cs="Simplified Arabic"/>
          <w:b/>
          <w:rtl/>
          <w:lang w:bidi="ar-EG"/>
        </w:rPr>
        <w:t xml:space="preserve">: </w:t>
      </w:r>
      <w:r>
        <w:rPr>
          <w:rFonts w:ascii="Simplified Arabic" w:hAnsi="Simplified Arabic" w:cs="Simplified Arabic" w:hint="eastAsia"/>
          <w:rtl/>
        </w:rPr>
        <w:t>أ</w:t>
      </w:r>
      <w:r>
        <w:rPr>
          <w:rFonts w:ascii="Simplified Arabic" w:hAnsi="Simplified Arabic" w:cs="Simplified Arabic" w:hint="eastAsia"/>
          <w:b/>
          <w:rtl/>
          <w:lang w:bidi="ar-EG"/>
        </w:rPr>
        <w:t>شعياء</w:t>
      </w:r>
      <w:r>
        <w:rPr>
          <w:rFonts w:ascii="Simplified Arabic" w:hAnsi="Simplified Arabic" w:cs="Simplified Arabic"/>
          <w:b/>
          <w:rtl/>
          <w:lang w:bidi="ar-EG"/>
        </w:rPr>
        <w:t xml:space="preserve"> 42: 6-7</w:t>
      </w:r>
    </w:p>
    <w:p w:rsidR="00D25241" w:rsidRPr="009B4964" w:rsidRDefault="00D25241" w:rsidP="008F5F6C">
      <w:pPr>
        <w:pStyle w:val="ListParagraph"/>
        <w:numPr>
          <w:ilvl w:val="0"/>
          <w:numId w:val="15"/>
        </w:numPr>
        <w:spacing w:after="0" w:line="240" w:lineRule="auto"/>
        <w:ind w:left="288" w:hanging="274"/>
        <w:rPr>
          <w:rFonts w:ascii="Simplified Arabic" w:hAnsi="Simplified Arabic" w:cs="Simplified Arabic"/>
          <w:b/>
          <w:rtl/>
          <w:lang w:bidi="ar-EG"/>
        </w:rPr>
      </w:pPr>
      <w:r>
        <w:rPr>
          <w:rFonts w:ascii="Simplified Arabic" w:hAnsi="Simplified Arabic" w:cs="Simplified Arabic" w:hint="eastAsia"/>
          <w:rtl/>
        </w:rPr>
        <w:t>أ</w:t>
      </w:r>
      <w:r>
        <w:rPr>
          <w:rFonts w:ascii="Simplified Arabic" w:hAnsi="Simplified Arabic" w:cs="Simplified Arabic" w:hint="eastAsia"/>
          <w:b/>
          <w:rtl/>
          <w:lang w:bidi="ar-EG"/>
        </w:rPr>
        <w:t>جزاء</w:t>
      </w:r>
      <w:r>
        <w:rPr>
          <w:rFonts w:ascii="Simplified Arabic" w:hAnsi="Simplified Arabic" w:cs="Simplified Arabic"/>
          <w:b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rtl/>
          <w:lang w:bidi="ar-EG"/>
        </w:rPr>
        <w:t>إضافية</w:t>
      </w:r>
      <w:r>
        <w:rPr>
          <w:rFonts w:ascii="Simplified Arabic" w:hAnsi="Simplified Arabic" w:cs="Simplified Arabic"/>
          <w:b/>
          <w:rtl/>
          <w:lang w:bidi="ar-EG"/>
        </w:rPr>
        <w:t xml:space="preserve">: </w:t>
      </w:r>
      <w:r>
        <w:rPr>
          <w:rFonts w:ascii="Simplified Arabic" w:hAnsi="Simplified Arabic" w:cs="Simplified Arabic" w:hint="eastAsia"/>
          <w:b/>
          <w:rtl/>
          <w:lang w:bidi="ar-EG"/>
        </w:rPr>
        <w:t>يوحنا</w:t>
      </w:r>
      <w:r>
        <w:rPr>
          <w:rFonts w:ascii="Simplified Arabic" w:hAnsi="Simplified Arabic" w:cs="Simplified Arabic"/>
          <w:b/>
          <w:rtl/>
          <w:lang w:bidi="ar-EG"/>
        </w:rPr>
        <w:t xml:space="preserve"> 1: 5</w:t>
      </w:r>
      <w:r>
        <w:rPr>
          <w:rFonts w:ascii="Simplified Arabic" w:hAnsi="Simplified Arabic" w:cs="Simplified Arabic" w:hint="eastAsia"/>
          <w:b/>
          <w:rtl/>
          <w:lang w:bidi="ar-EG"/>
        </w:rPr>
        <w:t>،</w:t>
      </w:r>
      <w:r>
        <w:rPr>
          <w:rFonts w:ascii="Simplified Arabic" w:hAnsi="Simplified Arabic" w:cs="Simplified Arabic"/>
          <w:b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rtl/>
          <w:lang w:bidi="ar-EG"/>
        </w:rPr>
        <w:t>متي</w:t>
      </w:r>
      <w:r>
        <w:rPr>
          <w:rFonts w:ascii="Simplified Arabic" w:hAnsi="Simplified Arabic" w:cs="Simplified Arabic"/>
          <w:b/>
          <w:rtl/>
          <w:lang w:bidi="ar-EG"/>
        </w:rPr>
        <w:t xml:space="preserve"> 5: 14-16</w:t>
      </w:r>
    </w:p>
    <w:p w:rsidR="00D25241" w:rsidRPr="009B4964" w:rsidRDefault="00D25241" w:rsidP="008F5F6C">
      <w:pPr>
        <w:pStyle w:val="ListParagraph"/>
        <w:numPr>
          <w:ilvl w:val="0"/>
          <w:numId w:val="15"/>
        </w:numPr>
        <w:spacing w:after="0" w:line="240" w:lineRule="auto"/>
        <w:ind w:left="288" w:hanging="274"/>
        <w:rPr>
          <w:rFonts w:ascii="Simplified Arabic" w:hAnsi="Simplified Arabic" w:cs="Simplified Arabic"/>
          <w:b/>
          <w:rtl/>
          <w:lang w:bidi="ar-EG"/>
        </w:rPr>
      </w:pPr>
      <w:r w:rsidRPr="009B4964">
        <w:rPr>
          <w:rFonts w:ascii="Simplified Arabic" w:hAnsi="Simplified Arabic" w:cs="Simplified Arabic" w:hint="eastAsia"/>
          <w:b/>
          <w:rtl/>
          <w:lang w:bidi="ar-EG"/>
        </w:rPr>
        <w:t>بين</w:t>
      </w:r>
      <w:r w:rsidRPr="009B4964">
        <w:rPr>
          <w:rFonts w:ascii="Simplified Arabic" w:hAnsi="Simplified Arabic" w:cs="Simplified Arabic"/>
          <w:b/>
          <w:rtl/>
          <w:lang w:bidi="ar-EG"/>
        </w:rPr>
        <w:t xml:space="preserve"> </w:t>
      </w:r>
      <w:r w:rsidRPr="009B4964">
        <w:rPr>
          <w:rFonts w:ascii="Simplified Arabic" w:hAnsi="Simplified Arabic" w:cs="Simplified Arabic" w:hint="eastAsia"/>
          <w:b/>
          <w:rtl/>
          <w:lang w:bidi="ar-EG"/>
        </w:rPr>
        <w:t>السطور،</w:t>
      </w:r>
      <w:r w:rsidRPr="009B4964">
        <w:rPr>
          <w:rFonts w:ascii="Simplified Arabic" w:hAnsi="Simplified Arabic" w:cs="Simplified Arabic"/>
          <w:b/>
          <w:rtl/>
          <w:lang w:bidi="ar-EG"/>
        </w:rPr>
        <w:t xml:space="preserve"> </w:t>
      </w:r>
      <w:r w:rsidRPr="009B4964">
        <w:rPr>
          <w:rFonts w:ascii="Simplified Arabic" w:hAnsi="Simplified Arabic" w:cs="Simplified Arabic" w:hint="eastAsia"/>
          <w:b/>
          <w:rtl/>
          <w:lang w:bidi="ar-EG"/>
        </w:rPr>
        <w:t>المفكرة</w:t>
      </w:r>
      <w:r w:rsidRPr="009B4964">
        <w:rPr>
          <w:rFonts w:ascii="Simplified Arabic" w:hAnsi="Simplified Arabic" w:cs="Simplified Arabic"/>
          <w:b/>
          <w:rtl/>
          <w:lang w:bidi="ar-EG"/>
        </w:rPr>
        <w:t xml:space="preserve"> </w:t>
      </w:r>
      <w:r w:rsidRPr="009B4964">
        <w:rPr>
          <w:rFonts w:ascii="Simplified Arabic" w:hAnsi="Simplified Arabic" w:cs="Simplified Arabic" w:hint="eastAsia"/>
          <w:b/>
          <w:rtl/>
          <w:lang w:bidi="ar-EG"/>
        </w:rPr>
        <w:t>اليومية</w:t>
      </w:r>
      <w:r w:rsidRPr="009B4964">
        <w:rPr>
          <w:rFonts w:ascii="Simplified Arabic" w:hAnsi="Simplified Arabic" w:cs="Simplified Arabic"/>
          <w:b/>
          <w:rtl/>
          <w:lang w:bidi="ar-EG"/>
        </w:rPr>
        <w:t xml:space="preserve"> </w:t>
      </w:r>
      <w:r w:rsidRPr="009B4964">
        <w:rPr>
          <w:rFonts w:ascii="Simplified Arabic" w:hAnsi="Simplified Arabic" w:cs="Simplified Arabic" w:hint="eastAsia"/>
          <w:b/>
          <w:rtl/>
          <w:lang w:bidi="ar-EG"/>
        </w:rPr>
        <w:t>لدرس</w:t>
      </w:r>
      <w:r w:rsidRPr="009B4964">
        <w:rPr>
          <w:rFonts w:ascii="Simplified Arabic" w:hAnsi="Simplified Arabic" w:cs="Simplified Arabic"/>
          <w:b/>
          <w:rtl/>
          <w:lang w:bidi="ar-EG"/>
        </w:rPr>
        <w:t xml:space="preserve"> </w:t>
      </w:r>
      <w:r>
        <w:rPr>
          <w:rFonts w:ascii="Simplified Arabic" w:hAnsi="Simplified Arabic" w:cs="Simplified Arabic"/>
          <w:b/>
          <w:rtl/>
          <w:lang w:bidi="ar-EG"/>
        </w:rPr>
        <w:t>19</w:t>
      </w:r>
    </w:p>
    <w:p w:rsidR="00D25241" w:rsidRPr="009B4964" w:rsidRDefault="00D25241" w:rsidP="00300F88">
      <w:pPr>
        <w:bidi/>
        <w:spacing w:before="240"/>
        <w:rPr>
          <w:rFonts w:ascii="Simplified Arabic" w:hAnsi="Simplified Arabic" w:cs="Simplified Arabic"/>
          <w:b/>
          <w:bCs/>
          <w:sz w:val="22"/>
          <w:szCs w:val="22"/>
          <w:rtl/>
          <w:lang w:bidi="ar-EG"/>
        </w:rPr>
      </w:pPr>
      <w:r w:rsidRPr="009B4964">
        <w:rPr>
          <w:rFonts w:ascii="Simplified Arabic" w:hAnsi="Simplified Arabic" w:cs="Simplified Arabic" w:hint="eastAsia"/>
          <w:b/>
          <w:bCs/>
          <w:sz w:val="22"/>
          <w:szCs w:val="22"/>
          <w:rtl/>
          <w:lang w:bidi="ar-EG"/>
        </w:rPr>
        <w:t>ملاحظات</w:t>
      </w:r>
      <w:r w:rsidRPr="009B4964">
        <w:rPr>
          <w:rFonts w:ascii="Simplified Arabic" w:hAnsi="Simplified Arabic" w:cs="Simplified Arabic"/>
          <w:b/>
          <w:bCs/>
          <w:sz w:val="22"/>
          <w:szCs w:val="22"/>
          <w:rtl/>
          <w:lang w:bidi="ar-EG"/>
        </w:rPr>
        <w:t>:</w:t>
      </w:r>
    </w:p>
    <w:p w:rsidR="00D25241" w:rsidRPr="00B8674F" w:rsidRDefault="00D25241" w:rsidP="00300F88">
      <w:pPr>
        <w:bidi/>
        <w:rPr>
          <w:rFonts w:ascii="Simplified Arabic" w:hAnsi="Simplified Arabic" w:cs="Simplified Arabic"/>
          <w:b/>
          <w:sz w:val="28"/>
          <w:szCs w:val="12"/>
          <w:rtl/>
          <w:lang w:bidi="ar-EG"/>
        </w:rPr>
      </w:pPr>
    </w:p>
    <w:p w:rsidR="00D25241" w:rsidRDefault="00D25241" w:rsidP="00300F88">
      <w:pPr>
        <w:bidi/>
        <w:rPr>
          <w:rFonts w:ascii="Simplified Arabic" w:hAnsi="Simplified Arabic" w:cs="Simplified Arabic"/>
          <w:sz w:val="22"/>
          <w:rtl/>
          <w:lang w:bidi="ar-EG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92.55pt;margin-top:57.35pt;width:402.65pt;height:0;flip:x;z-index:251656192" o:connectortype="straight"/>
        </w:pict>
      </w:r>
      <w:r>
        <w:rPr>
          <w:noProof/>
        </w:rPr>
        <w:pict>
          <v:shape id="_x0000_s1028" type="#_x0000_t32" style="position:absolute;left:0;text-align:left;margin-left:92.55pt;margin-top:34.15pt;width:402.65pt;height:0;flip:x;z-index:251655168" o:connectortype="straight"/>
        </w:pict>
      </w:r>
      <w:r>
        <w:rPr>
          <w:noProof/>
        </w:rPr>
        <w:pict>
          <v:shape id="_x0000_s1029" type="#_x0000_t32" style="position:absolute;left:0;text-align:left;margin-left:92.55pt;margin-top:9.05pt;width:402.65pt;height:0;flip:x;z-index:251654144" o:connectortype="straight"/>
        </w:pict>
      </w:r>
    </w:p>
    <w:p w:rsidR="00D25241" w:rsidRDefault="00D25241" w:rsidP="00300F88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D25241" w:rsidRDefault="00D25241" w:rsidP="00D1449B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D25241" w:rsidRDefault="00D25241" w:rsidP="00D1449B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D25241" w:rsidRPr="00D1449B" w:rsidRDefault="00D25241" w:rsidP="00D1449B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D1449B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تذكر</w:t>
      </w:r>
      <w:r w:rsidRPr="00D1449B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 w:rsidRPr="00D1449B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</w:t>
      </w:r>
      <w:r w:rsidRPr="00D1449B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D1449B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تستبدل</w:t>
      </w:r>
      <w:r w:rsidRPr="00D1449B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"</w:t>
      </w:r>
      <w:r w:rsidRPr="00D1449B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الطريق</w:t>
      </w:r>
      <w:r w:rsidRPr="00D1449B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D1449B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اليومي</w:t>
      </w:r>
      <w:r w:rsidRPr="00D1449B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" </w:t>
      </w:r>
      <w:r w:rsidRPr="00D1449B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 w:rsidRPr="00D1449B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D1449B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الخمس</w:t>
      </w:r>
      <w:r w:rsidRPr="00D1449B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D1449B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دقائق</w:t>
      </w:r>
      <w:r w:rsidRPr="00D1449B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D1449B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الآخيرة</w:t>
      </w:r>
      <w:r w:rsidRPr="00D1449B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D1449B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بالآتي</w:t>
      </w:r>
      <w:r w:rsidRPr="00D1449B">
        <w:rPr>
          <w:rFonts w:ascii="Simplified Arabic" w:hAnsi="Simplified Arabic" w:cs="Simplified Arabic"/>
          <w:sz w:val="22"/>
          <w:szCs w:val="22"/>
          <w:rtl/>
          <w:lang w:bidi="ar-EG"/>
        </w:rPr>
        <w:t>:</w:t>
      </w:r>
    </w:p>
    <w:p w:rsidR="00D25241" w:rsidRPr="00D1449B" w:rsidRDefault="00D25241" w:rsidP="00D1449B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D1449B">
        <w:rPr>
          <w:rFonts w:ascii="Simplified Arabic" w:hAnsi="Simplified Arabic" w:cs="Simplified Arabic"/>
          <w:sz w:val="22"/>
          <w:szCs w:val="22"/>
          <w:rtl/>
          <w:lang w:bidi="ar-EG"/>
        </w:rPr>
        <w:t>"</w:t>
      </w:r>
      <w:r w:rsidRPr="00D1449B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بين</w:t>
      </w:r>
      <w:r w:rsidRPr="00D1449B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D1449B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السطور</w:t>
      </w:r>
      <w:r w:rsidRPr="00D1449B">
        <w:rPr>
          <w:rFonts w:ascii="Simplified Arabic" w:hAnsi="Simplified Arabic" w:cs="Simplified Arabic"/>
          <w:sz w:val="22"/>
          <w:szCs w:val="22"/>
          <w:rtl/>
          <w:lang w:bidi="ar-EG"/>
        </w:rPr>
        <w:t>"</w:t>
      </w:r>
    </w:p>
    <w:p w:rsidR="00D25241" w:rsidRPr="00D1449B" w:rsidRDefault="00D25241" w:rsidP="00D1449B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D1449B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خذوا</w:t>
      </w:r>
      <w:r w:rsidRPr="00D1449B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D1449B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معكم</w:t>
      </w:r>
      <w:r w:rsidRPr="00D1449B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D1449B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النشاط</w:t>
      </w:r>
      <w:r w:rsidRPr="00D1449B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D1449B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واكملوه</w:t>
      </w:r>
      <w:r w:rsidRPr="00D1449B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D1449B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 w:rsidRPr="00D1449B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D1449B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البيت</w:t>
      </w:r>
      <w:r w:rsidRPr="00D1449B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 w:rsidRPr="00D1449B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احتفظ</w:t>
      </w:r>
      <w:r w:rsidRPr="00D1449B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D1449B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به</w:t>
      </w:r>
      <w:r w:rsidRPr="00D1449B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D1449B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 w:rsidRPr="00D1449B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D1449B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كتابك</w:t>
      </w:r>
      <w:r w:rsidRPr="00D1449B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D1449B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المقدس</w:t>
      </w:r>
      <w:r w:rsidRPr="00D1449B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 w:rsidRPr="00D1449B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</w:t>
      </w:r>
      <w:r w:rsidRPr="00D1449B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D1449B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 w:rsidRPr="00D1449B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D1449B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نوتة</w:t>
      </w:r>
      <w:r w:rsidRPr="00D1449B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D1449B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خاصة</w:t>
      </w:r>
      <w:r w:rsidRPr="00D1449B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D1449B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بك</w:t>
      </w:r>
      <w:r w:rsidRPr="00D1449B">
        <w:rPr>
          <w:rFonts w:ascii="Simplified Arabic" w:hAnsi="Simplified Arabic" w:cs="Simplified Arabic"/>
          <w:sz w:val="22"/>
          <w:szCs w:val="22"/>
          <w:rtl/>
          <w:lang w:bidi="ar-EG"/>
        </w:rPr>
        <w:t>. (</w:t>
      </w:r>
      <w:r w:rsidRPr="00D1449B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وزع</w:t>
      </w:r>
      <w:r w:rsidRPr="00D1449B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D1449B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النشاط</w:t>
      </w:r>
      <w:r w:rsidRPr="00D1449B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) </w:t>
      </w:r>
      <w:r w:rsidRPr="00D1449B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اطلبوا</w:t>
      </w:r>
      <w:r w:rsidRPr="00D1449B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D1449B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 w:rsidRPr="00D1449B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D1449B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الرب</w:t>
      </w:r>
      <w:r w:rsidRPr="00D1449B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 w:rsidRPr="00D1449B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</w:t>
      </w:r>
      <w:r w:rsidRPr="00D1449B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D1449B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يكلمكم</w:t>
      </w:r>
      <w:r w:rsidRPr="00D1449B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D1449B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 w:rsidRPr="00D1449B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D1449B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خلال</w:t>
      </w:r>
      <w:r w:rsidRPr="00D1449B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D1449B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كلمته</w:t>
      </w:r>
      <w:r w:rsidRPr="00D1449B">
        <w:rPr>
          <w:rFonts w:ascii="Simplified Arabic" w:hAnsi="Simplified Arabic" w:cs="Simplified Arabic"/>
          <w:sz w:val="22"/>
          <w:szCs w:val="22"/>
          <w:rtl/>
          <w:lang w:bidi="ar-EG"/>
        </w:rPr>
        <w:t>.</w:t>
      </w:r>
    </w:p>
    <w:p w:rsidR="00D25241" w:rsidRDefault="00D25241" w:rsidP="00C92103">
      <w:pPr>
        <w:bidi/>
        <w:rPr>
          <w:rFonts w:ascii="Simplified Arabic" w:hAnsi="Simplified Arabic" w:cs="Simplified Arabic"/>
          <w:sz w:val="22"/>
          <w:rtl/>
          <w:lang w:bidi="ar-EG"/>
        </w:rPr>
      </w:pPr>
      <w:r>
        <w:rPr>
          <w:noProof/>
        </w:rPr>
        <w:pict>
          <v:shape id="Picture 3" o:spid="_x0000_s1030" type="#_x0000_t75" style="position:absolute;left:0;text-align:left;margin-left:384.35pt;margin-top:18.6pt;width:59.5pt;height:59.5pt;z-index:251646976;visibility:visible;mso-wrap-distance-left:2.88pt;mso-wrap-distance-top:2.88pt;mso-wrap-distance-right:2.88pt;mso-wrap-distance-bottom:2.88pt" insetpen="t">
            <v:imagedata r:id="rId8" o:title="" gain="234057f" blacklevel="-15729f" grayscale="t"/>
            <w10:wrap type="square"/>
          </v:shape>
        </w:pict>
      </w:r>
      <w:r>
        <w:rPr>
          <w:noProof/>
        </w:rPr>
        <w:pict>
          <v:shape id="_x0000_s1031" type="#_x0000_t202" style="position:absolute;left:0;text-align:left;margin-left:38.55pt;margin-top:6.35pt;width:455.35pt;height:86.65pt;z-index:251645952;mso-wrap-distance-left:2.88pt;mso-wrap-distance-top:2.88pt;mso-wrap-distance-right:2.88pt;mso-wrap-distance-bottom:2.88pt" fillcolor="#ccc" strokeweight="4.5pt" insetpen="t" o:cliptowrap="t">
            <v:shadow color="#ccc"/>
            <v:textbox style="mso-next-textbox:#_x0000_s1031;mso-column-margin:5.76pt" inset="2.88pt,2.88pt,2.88pt,2.88pt">
              <w:txbxContent>
                <w:p w:rsidR="00D25241" w:rsidRPr="009A1734" w:rsidRDefault="00D25241" w:rsidP="005173BF">
                  <w:pPr>
                    <w:widowControl w:val="0"/>
                    <w:bidi/>
                    <w:ind w:left="9"/>
                    <w:jc w:val="center"/>
                    <w:rPr>
                      <w:rFonts w:ascii="Tahoma" w:hAnsi="Tahoma" w:cs="Tahoma"/>
                      <w:sz w:val="22"/>
                      <w:szCs w:val="18"/>
                      <w:rtl/>
                      <w:lang w:bidi="ar-EG"/>
                    </w:rPr>
                  </w:pPr>
                  <w:r>
                    <w:rPr>
                      <w:rFonts w:ascii="Albertus Extra Bold" w:hAnsi="Albertus Extra Bold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 xml:space="preserve">1- </w:t>
                  </w:r>
                  <w:r>
                    <w:rPr>
                      <w:rFonts w:ascii="Albertus Extra Bold" w:hAnsi="Albertus Extra Bold" w:hint="eastAsia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>الترحيب</w:t>
                  </w:r>
                </w:p>
                <w:p w:rsidR="00D25241" w:rsidRPr="009A1734" w:rsidRDefault="00D25241" w:rsidP="00891883">
                  <w:pPr>
                    <w:widowControl w:val="0"/>
                    <w:bidi/>
                    <w:ind w:left="9"/>
                    <w:jc w:val="center"/>
                    <w:rPr>
                      <w:rFonts w:ascii="Simplified Arabic" w:hAnsi="Simplified Arabic" w:cs="Simplified Arabic"/>
                      <w:b/>
                      <w:bCs/>
                      <w:szCs w:val="28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8"/>
                      <w:rtl/>
                    </w:rPr>
                    <w:t>"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4"/>
                      <w:szCs w:val="28"/>
                      <w:rtl/>
                      <w:lang w:bidi="ar-EG"/>
                    </w:rPr>
                    <w:t>البداية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8"/>
                      <w:rtl/>
                    </w:rPr>
                    <w:t>"</w:t>
                  </w:r>
                </w:p>
                <w:p w:rsidR="00D25241" w:rsidRPr="009A1734" w:rsidRDefault="00D25241" w:rsidP="00891883">
                  <w:pPr>
                    <w:widowControl w:val="0"/>
                    <w:bidi/>
                    <w:ind w:left="9"/>
                    <w:jc w:val="right"/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  <w:t xml:space="preserve">(10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rtl/>
                      <w:lang w:bidi="ar-EG"/>
                    </w:rPr>
                    <w:t>دقائق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  <w:t>)</w:t>
                  </w:r>
                </w:p>
              </w:txbxContent>
            </v:textbox>
            <w10:wrap type="square"/>
          </v:shape>
        </w:pict>
      </w:r>
    </w:p>
    <w:p w:rsidR="00D25241" w:rsidRDefault="00D25241" w:rsidP="00363F0B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D25241" w:rsidRDefault="00D25241" w:rsidP="00363F0B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D25241" w:rsidRDefault="00D25241" w:rsidP="00363F0B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D25241" w:rsidRDefault="00D25241" w:rsidP="00363F0B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D25241" w:rsidRDefault="00D25241" w:rsidP="00363F0B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D25241" w:rsidRPr="00BF1881" w:rsidRDefault="00D25241" w:rsidP="00335B3C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BF1881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لجذب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انتباه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BF1881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الأولاد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وإثارة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BF1881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توقعاتهم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BF1881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شجع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BF1881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القادمين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 w:rsidRPr="00BF1881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BF1881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يلقوا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على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BF1881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بعضهم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BF1881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سؤال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BF1881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المقابلة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BF1881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والتحية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: </w:t>
      </w:r>
      <w:r w:rsidRPr="00BF1881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BF1881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هو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 w:rsidRPr="00BF1881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كثر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BF1881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صديق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BF1881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تثق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BF1881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فيه؟</w:t>
      </w:r>
    </w:p>
    <w:p w:rsidR="00D25241" w:rsidRDefault="00D25241" w:rsidP="00BF1881">
      <w:pPr>
        <w:bidi/>
        <w:spacing w:before="60"/>
        <w:rPr>
          <w:rFonts w:ascii="Simplified Arabic" w:hAnsi="Simplified Arabic" w:cs="Simplified Arabic"/>
          <w:sz w:val="22"/>
          <w:rtl/>
          <w:lang w:bidi="ar-EG"/>
        </w:rPr>
      </w:pPr>
      <w:r w:rsidRPr="00BC528B">
        <w:rPr>
          <w:rFonts w:ascii="Simplified Arabic" w:hAnsi="Simplified Arabic" w:cs="Simplified Arabic" w:hint="eastAsia"/>
          <w:bCs/>
          <w:sz w:val="22"/>
          <w:u w:val="single"/>
          <w:rtl/>
          <w:lang w:bidi="ar-EG"/>
        </w:rPr>
        <w:t>لعبة</w:t>
      </w:r>
      <w:r>
        <w:rPr>
          <w:rFonts w:ascii="Simplified Arabic" w:hAnsi="Simplified Arabic" w:cs="Simplified Arabic"/>
          <w:sz w:val="22"/>
          <w:rtl/>
          <w:lang w:bidi="ar-EG"/>
        </w:rPr>
        <w:t xml:space="preserve">: </w:t>
      </w:r>
      <w:r>
        <w:rPr>
          <w:rFonts w:ascii="Simplified Arabic" w:hAnsi="Simplified Arabic" w:cs="Simplified Arabic" w:hint="eastAsia"/>
          <w:bCs/>
          <w:sz w:val="22"/>
          <w:rtl/>
          <w:lang w:bidi="ar-EG"/>
        </w:rPr>
        <w:t>تراست</w:t>
      </w:r>
      <w:r>
        <w:rPr>
          <w:rFonts w:ascii="Simplified Arabic" w:hAnsi="Simplified Arabic" w:cs="Simplified Arabic"/>
          <w:bCs/>
          <w:sz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bCs/>
          <w:sz w:val="22"/>
          <w:rtl/>
          <w:lang w:bidi="ar-EG"/>
        </w:rPr>
        <w:t>ائتمان</w:t>
      </w:r>
      <w:r>
        <w:rPr>
          <w:rFonts w:ascii="Simplified Arabic" w:hAnsi="Simplified Arabic" w:cs="Simplified Arabic"/>
          <w:bCs/>
          <w:sz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Cs/>
          <w:sz w:val="22"/>
          <w:rtl/>
          <w:lang w:bidi="ar-EG"/>
        </w:rPr>
        <w:t>الآخر</w:t>
      </w:r>
      <w:r>
        <w:rPr>
          <w:rFonts w:ascii="Simplified Arabic" w:hAnsi="Simplified Arabic" w:cs="Simplified Arabic"/>
          <w:bCs/>
          <w:sz w:val="22"/>
          <w:rtl/>
          <w:lang w:bidi="ar-EG"/>
        </w:rPr>
        <w:t>)</w:t>
      </w:r>
    </w:p>
    <w:p w:rsidR="00D25241" w:rsidRPr="00BF1881" w:rsidRDefault="00D25241" w:rsidP="00335B3C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BF1881"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الهدف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: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يلعب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الأولاد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BF1881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لعبة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BF1881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إئتمان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BF1881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لتقديم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BF1881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قصة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BF1881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شفاء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BF1881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ابن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BF1881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خادم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BF1881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الملك</w:t>
      </w:r>
    </w:p>
    <w:p w:rsidR="00D25241" w:rsidRPr="00BF1881" w:rsidRDefault="00D25241" w:rsidP="00335B3C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BF1881"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الادوات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: </w:t>
      </w:r>
      <w:r w:rsidRPr="00BF1881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عصابة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BF1881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عين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BF1881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واحدة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BF1881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لكل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BF1881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طفلين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– </w:t>
      </w:r>
      <w:r w:rsidRPr="00BF1881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منطقة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BF1881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للعب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 w:rsidRPr="00BF1881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غرفة،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BF1881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ممر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 w:rsidRPr="00BF1881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BF1881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ملعب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>)</w:t>
      </w:r>
      <w:r w:rsidRPr="00BF1881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،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3-5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 w:rsidRPr="00BF1881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شياء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 w:rsidRPr="00BF1881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شياء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BF1881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مثل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BF1881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صناديق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BF1881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فارغة،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BF1881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كراسي،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 w:rsidRPr="00BF1881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قماع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BF1881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بلاستيك،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وحتى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BF1881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المساعدين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BF1881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يمكنهم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BF1881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الوقوف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كحاجز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>)</w:t>
      </w:r>
    </w:p>
    <w:p w:rsidR="00D25241" w:rsidRPr="00BF1881" w:rsidRDefault="00D25241" w:rsidP="00335B3C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BF1881"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الخادم</w:t>
      </w:r>
      <w:r w:rsidRPr="00BF1881"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 xml:space="preserve"> </w:t>
      </w:r>
      <w:r w:rsidRPr="00BF1881"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يقول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: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اليوم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سنكتشف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كيف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نستطيع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نثق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دائماً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بوعوده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ولكن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ولاً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دعونا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نلعب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لعبة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علينا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فيها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نثق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ببعضنا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بعض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</w:t>
      </w:r>
    </w:p>
    <w:p w:rsidR="00D25241" w:rsidRDefault="00D25241" w:rsidP="009E47CB">
      <w:pPr>
        <w:bidi/>
        <w:spacing w:before="120"/>
        <w:rPr>
          <w:rFonts w:ascii="Simplified Arabic" w:hAnsi="Simplified Arabic" w:cs="Simplified Arabic"/>
          <w:sz w:val="22"/>
          <w:rtl/>
          <w:lang w:bidi="ar-EG"/>
        </w:rPr>
      </w:pPr>
      <w:r w:rsidRPr="009E47CB">
        <w:rPr>
          <w:rFonts w:ascii="Simplified Arabic" w:hAnsi="Simplified Arabic" w:cs="Simplified Arabic" w:hint="eastAsia"/>
          <w:bCs/>
          <w:sz w:val="22"/>
          <w:rtl/>
          <w:lang w:bidi="ar-EG"/>
        </w:rPr>
        <w:t>الت</w:t>
      </w:r>
      <w:r>
        <w:rPr>
          <w:rFonts w:ascii="Simplified Arabic" w:hAnsi="Simplified Arabic" w:cs="Simplified Arabic" w:hint="eastAsia"/>
          <w:bCs/>
          <w:sz w:val="22"/>
          <w:rtl/>
          <w:lang w:bidi="ar-EG"/>
        </w:rPr>
        <w:t>على</w:t>
      </w:r>
      <w:r w:rsidRPr="009E47CB">
        <w:rPr>
          <w:rFonts w:ascii="Simplified Arabic" w:hAnsi="Simplified Arabic" w:cs="Simplified Arabic" w:hint="eastAsia"/>
          <w:bCs/>
          <w:sz w:val="22"/>
          <w:rtl/>
          <w:lang w:bidi="ar-EG"/>
        </w:rPr>
        <w:t>مات</w:t>
      </w:r>
      <w:r>
        <w:rPr>
          <w:rFonts w:ascii="Simplified Arabic" w:hAnsi="Simplified Arabic" w:cs="Simplified Arabic"/>
          <w:sz w:val="22"/>
          <w:rtl/>
          <w:lang w:bidi="ar-EG"/>
        </w:rPr>
        <w:t>:</w:t>
      </w:r>
    </w:p>
    <w:p w:rsidR="00D25241" w:rsidRDefault="00D25241" w:rsidP="00FF3A6B">
      <w:pPr>
        <w:pStyle w:val="ListParagraph"/>
        <w:numPr>
          <w:ilvl w:val="0"/>
          <w:numId w:val="11"/>
        </w:numPr>
        <w:tabs>
          <w:tab w:val="left" w:pos="378"/>
        </w:tabs>
        <w:spacing w:after="0" w:line="240" w:lineRule="auto"/>
        <w:ind w:left="3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eastAsia"/>
          <w:rtl/>
          <w:lang w:bidi="ar-EG"/>
        </w:rPr>
        <w:t>قسم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الأطفال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فرقا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بحيث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يضم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كل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فريق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طفلين</w:t>
      </w:r>
      <w:r>
        <w:rPr>
          <w:rFonts w:ascii="Simplified Arabic" w:hAnsi="Simplified Arabic" w:cs="Simplified Arabic"/>
          <w:rtl/>
          <w:lang w:bidi="ar-EG"/>
        </w:rPr>
        <w:t>.</w:t>
      </w:r>
    </w:p>
    <w:p w:rsidR="00D25241" w:rsidRDefault="00D25241" w:rsidP="008E4522">
      <w:pPr>
        <w:pStyle w:val="ListParagraph"/>
        <w:numPr>
          <w:ilvl w:val="0"/>
          <w:numId w:val="11"/>
        </w:numPr>
        <w:tabs>
          <w:tab w:val="left" w:pos="378"/>
        </w:tabs>
        <w:spacing w:after="0" w:line="240" w:lineRule="auto"/>
        <w:ind w:left="3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eastAsia"/>
          <w:rtl/>
          <w:lang w:bidi="ar-EG"/>
        </w:rPr>
        <w:t>اطلب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الفرق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</w:rPr>
        <w:t>أ</w:t>
      </w:r>
      <w:r>
        <w:rPr>
          <w:rFonts w:ascii="Simplified Arabic" w:hAnsi="Simplified Arabic" w:cs="Simplified Arabic" w:hint="eastAsia"/>
          <w:rtl/>
          <w:lang w:bidi="ar-EG"/>
        </w:rPr>
        <w:t>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يصطفوا،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واحد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تلو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الآخر،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وراء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خط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البداية</w:t>
      </w:r>
    </w:p>
    <w:p w:rsidR="00D25241" w:rsidRDefault="00D25241" w:rsidP="008E4522">
      <w:pPr>
        <w:pStyle w:val="ListParagraph"/>
        <w:numPr>
          <w:ilvl w:val="0"/>
          <w:numId w:val="11"/>
        </w:numPr>
        <w:tabs>
          <w:tab w:val="left" w:pos="378"/>
        </w:tabs>
        <w:spacing w:after="0" w:line="240" w:lineRule="auto"/>
        <w:ind w:left="3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eastAsia"/>
          <w:rtl/>
          <w:lang w:bidi="ar-EG"/>
        </w:rPr>
        <w:t>قدم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عصابة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عين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واحدة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لكل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فريق</w:t>
      </w:r>
      <w:r>
        <w:rPr>
          <w:rFonts w:ascii="Simplified Arabic" w:hAnsi="Simplified Arabic" w:cs="Simplified Arabic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rtl/>
        </w:rPr>
        <w:t>أ</w:t>
      </w:r>
      <w:r>
        <w:rPr>
          <w:rFonts w:ascii="Simplified Arabic" w:hAnsi="Simplified Arabic" w:cs="Simplified Arabic" w:hint="eastAsia"/>
          <w:rtl/>
          <w:lang w:bidi="ar-EG"/>
        </w:rPr>
        <w:t>حد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</w:rPr>
        <w:t>أ</w:t>
      </w:r>
      <w:r>
        <w:rPr>
          <w:rFonts w:ascii="Simplified Arabic" w:hAnsi="Simplified Arabic" w:cs="Simplified Arabic" w:hint="eastAsia"/>
          <w:rtl/>
          <w:lang w:bidi="ar-EG"/>
        </w:rPr>
        <w:t>فراد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الفريق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يضع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العصابة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على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عينيه</w:t>
      </w:r>
    </w:p>
    <w:p w:rsidR="00D25241" w:rsidRDefault="00D25241" w:rsidP="00FF3A6B">
      <w:pPr>
        <w:pStyle w:val="ListParagraph"/>
        <w:numPr>
          <w:ilvl w:val="0"/>
          <w:numId w:val="11"/>
        </w:numPr>
        <w:tabs>
          <w:tab w:val="left" w:pos="378"/>
        </w:tabs>
        <w:spacing w:after="0" w:line="240" w:lineRule="auto"/>
        <w:ind w:left="3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eastAsia"/>
          <w:rtl/>
          <w:lang w:bidi="ar-EG"/>
        </w:rPr>
        <w:t>الشريك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الذي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بلا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عصابة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على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عينيه</w:t>
      </w:r>
      <w:r>
        <w:rPr>
          <w:rFonts w:ascii="Simplified Arabic" w:hAnsi="Simplified Arabic" w:cs="Simplified Arabic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rtl/>
          <w:lang w:bidi="ar-EG"/>
        </w:rPr>
        <w:t>يرى</w:t>
      </w:r>
      <w:r>
        <w:rPr>
          <w:rFonts w:ascii="Simplified Arabic" w:hAnsi="Simplified Arabic" w:cs="Simplified Arabic"/>
          <w:rtl/>
          <w:lang w:bidi="ar-EG"/>
        </w:rPr>
        <w:t xml:space="preserve">) </w:t>
      </w:r>
      <w:r>
        <w:rPr>
          <w:rFonts w:ascii="Simplified Arabic" w:hAnsi="Simplified Arabic" w:cs="Simplified Arabic" w:hint="eastAsia"/>
          <w:rtl/>
          <w:lang w:bidi="ar-EG"/>
        </w:rPr>
        <w:t>يقود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زميله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بحرص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خلال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مضمار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العقبات</w:t>
      </w:r>
      <w:r>
        <w:rPr>
          <w:rFonts w:ascii="Simplified Arabic" w:hAnsi="Simplified Arabic" w:cs="Simplified Arabic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rtl/>
          <w:lang w:bidi="ar-EG"/>
        </w:rPr>
        <w:t>اقترح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أن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يتحركون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ببطء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وقدم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</w:rPr>
        <w:t>أ</w:t>
      </w:r>
      <w:r>
        <w:rPr>
          <w:rFonts w:ascii="Simplified Arabic" w:hAnsi="Simplified Arabic" w:cs="Simplified Arabic" w:hint="eastAsia"/>
          <w:rtl/>
          <w:lang w:bidi="ar-EG"/>
        </w:rPr>
        <w:t>فكاراً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لتساعدهم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في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الوصول</w:t>
      </w:r>
      <w:r>
        <w:rPr>
          <w:rFonts w:ascii="Simplified Arabic" w:hAnsi="Simplified Arabic" w:cs="Simplified Arabic"/>
          <w:rtl/>
          <w:lang w:bidi="ar-EG"/>
        </w:rPr>
        <w:t>.</w:t>
      </w:r>
    </w:p>
    <w:p w:rsidR="00D25241" w:rsidRDefault="00D25241" w:rsidP="008E4522">
      <w:pPr>
        <w:pStyle w:val="ListParagraph"/>
        <w:numPr>
          <w:ilvl w:val="0"/>
          <w:numId w:val="11"/>
        </w:numPr>
        <w:tabs>
          <w:tab w:val="left" w:pos="378"/>
        </w:tabs>
        <w:spacing w:after="0" w:line="240" w:lineRule="auto"/>
        <w:ind w:left="3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eastAsia"/>
          <w:rtl/>
          <w:lang w:bidi="ar-EG"/>
        </w:rPr>
        <w:t>الفرق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الاخرى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لا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تنتظر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الفريق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الاول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إلي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</w:rPr>
        <w:t>أ</w:t>
      </w:r>
      <w:r>
        <w:rPr>
          <w:rFonts w:ascii="Simplified Arabic" w:hAnsi="Simplified Arabic" w:cs="Simplified Arabic" w:hint="eastAsia"/>
          <w:rtl/>
          <w:lang w:bidi="ar-EG"/>
        </w:rPr>
        <w:t>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يصل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لخط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النهاية</w:t>
      </w:r>
    </w:p>
    <w:p w:rsidR="00D25241" w:rsidRPr="00BF1881" w:rsidRDefault="00D25241" w:rsidP="00FF3A6B">
      <w:pPr>
        <w:pStyle w:val="ListParagraph"/>
        <w:numPr>
          <w:ilvl w:val="0"/>
          <w:numId w:val="11"/>
        </w:numPr>
        <w:tabs>
          <w:tab w:val="left" w:pos="378"/>
        </w:tabs>
        <w:spacing w:after="0" w:line="240" w:lineRule="auto"/>
        <w:ind w:left="3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eastAsia"/>
          <w:rtl/>
          <w:lang w:bidi="ar-EG"/>
        </w:rPr>
        <w:t>بعد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</w:rPr>
        <w:t>أ</w:t>
      </w:r>
      <w:r>
        <w:rPr>
          <w:rFonts w:ascii="Simplified Arabic" w:hAnsi="Simplified Arabic" w:cs="Simplified Arabic" w:hint="eastAsia"/>
          <w:rtl/>
          <w:lang w:bidi="ar-EG"/>
        </w:rPr>
        <w:t>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تصل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كل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الفرق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إلى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خط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النهاية،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ارفع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عصابات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العين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وكرر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نفس</w:t>
      </w:r>
      <w:r>
        <w:rPr>
          <w:rFonts w:ascii="Simplified Arabic" w:hAnsi="Simplified Arabic" w:cs="Simplified Arabic"/>
          <w:rtl/>
          <w:lang w:bidi="ar-EG"/>
        </w:rPr>
        <w:t xml:space="preserve"> "</w:t>
      </w:r>
      <w:r>
        <w:rPr>
          <w:rFonts w:ascii="Simplified Arabic" w:hAnsi="Simplified Arabic" w:cs="Simplified Arabic" w:hint="eastAsia"/>
          <w:rtl/>
          <w:lang w:bidi="ar-EG"/>
        </w:rPr>
        <w:t>مسار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العقبات</w:t>
      </w:r>
      <w:r>
        <w:rPr>
          <w:rFonts w:ascii="Simplified Arabic" w:hAnsi="Simplified Arabic" w:cs="Simplified Arabic"/>
          <w:rtl/>
          <w:lang w:bidi="ar-EG"/>
        </w:rPr>
        <w:t xml:space="preserve">" </w:t>
      </w:r>
      <w:r>
        <w:rPr>
          <w:rFonts w:ascii="Simplified Arabic" w:hAnsi="Simplified Arabic" w:cs="Simplified Arabic" w:hint="eastAsia"/>
          <w:rtl/>
          <w:lang w:bidi="ar-EG"/>
        </w:rPr>
        <w:t>مع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الشريك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الآخر</w:t>
      </w:r>
    </w:p>
    <w:p w:rsidR="00D25241" w:rsidRDefault="00D25241" w:rsidP="00FF3A6B">
      <w:pPr>
        <w:tabs>
          <w:tab w:val="left" w:pos="378"/>
        </w:tabs>
        <w:bidi/>
        <w:ind w:left="14"/>
        <w:rPr>
          <w:rFonts w:ascii="Simplified Arabic" w:hAnsi="Simplified Arabic" w:cs="Simplified Arabic"/>
          <w:rtl/>
          <w:lang w:bidi="ar-EG"/>
        </w:rPr>
      </w:pPr>
      <w:r w:rsidRPr="000E531C">
        <w:rPr>
          <w:rFonts w:ascii="Simplified Arabic" w:hAnsi="Simplified Arabic" w:cs="Simplified Arabic" w:hint="eastAsia"/>
          <w:bCs/>
          <w:rtl/>
          <w:lang w:bidi="ar-EG"/>
        </w:rPr>
        <w:t>للخادم</w:t>
      </w:r>
      <w:r>
        <w:rPr>
          <w:rFonts w:ascii="Simplified Arabic" w:hAnsi="Simplified Arabic" w:cs="Simplified Arabic"/>
          <w:rtl/>
          <w:lang w:bidi="ar-EG"/>
        </w:rPr>
        <w:t xml:space="preserve">: </w:t>
      </w:r>
      <w:r>
        <w:rPr>
          <w:rFonts w:ascii="Simplified Arabic" w:hAnsi="Simplified Arabic" w:cs="Simplified Arabic" w:hint="eastAsia"/>
          <w:rtl/>
          <w:lang w:bidi="ar-EG"/>
        </w:rPr>
        <w:t>ما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هو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شعورك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عندما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وثقت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في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شريكك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وهو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يقودك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في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هذا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المسار؟</w:t>
      </w:r>
      <w:r>
        <w:rPr>
          <w:rFonts w:ascii="Simplified Arabic" w:hAnsi="Simplified Arabic" w:cs="Simplified Arabic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rtl/>
          <w:lang w:bidi="ar-EG"/>
        </w:rPr>
        <w:t>تجاوب</w:t>
      </w:r>
      <w:r>
        <w:rPr>
          <w:rFonts w:ascii="Simplified Arabic" w:hAnsi="Simplified Arabic" w:cs="Simplified Arabic"/>
          <w:rtl/>
          <w:lang w:bidi="ar-EG"/>
        </w:rPr>
        <w:t xml:space="preserve">) </w:t>
      </w:r>
      <w:r>
        <w:rPr>
          <w:rFonts w:ascii="Simplified Arabic" w:hAnsi="Simplified Arabic" w:cs="Simplified Arabic" w:hint="eastAsia"/>
          <w:rtl/>
          <w:lang w:bidi="ar-EG"/>
        </w:rPr>
        <w:t>هل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وقع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rtl/>
          <w:lang w:bidi="ar-EG"/>
        </w:rPr>
        <w:t>حدكم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rtl/>
          <w:lang w:bidi="ar-EG"/>
        </w:rPr>
        <w:t>و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اصطدم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بشيء؟</w:t>
      </w:r>
      <w:r>
        <w:rPr>
          <w:rFonts w:ascii="Simplified Arabic" w:hAnsi="Simplified Arabic" w:cs="Simplified Arabic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rtl/>
          <w:lang w:bidi="ar-EG"/>
        </w:rPr>
        <w:t>تجاوب</w:t>
      </w:r>
      <w:r>
        <w:rPr>
          <w:rFonts w:ascii="Simplified Arabic" w:hAnsi="Simplified Arabic" w:cs="Simplified Arabic"/>
          <w:rtl/>
          <w:lang w:bidi="ar-EG"/>
        </w:rPr>
        <w:t xml:space="preserve">) </w:t>
      </w:r>
      <w:r>
        <w:rPr>
          <w:rFonts w:ascii="Simplified Arabic" w:hAnsi="Simplified Arabic" w:cs="Simplified Arabic" w:hint="eastAsia"/>
          <w:rtl/>
          <w:lang w:bidi="ar-EG"/>
        </w:rPr>
        <w:t>إنه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أمر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صعب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rtl/>
          <w:lang w:bidi="ar-EG"/>
        </w:rPr>
        <w:t>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شخصاً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آخراً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يقودك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إلى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الأمان</w:t>
      </w:r>
      <w:r>
        <w:rPr>
          <w:rFonts w:ascii="Simplified Arabic" w:hAnsi="Simplified Arabic" w:cs="Simplified Arabic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rtl/>
          <w:lang w:bidi="ar-EG"/>
        </w:rPr>
        <w:t>بعد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بضع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دقائق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ستتعلم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rtl/>
          <w:lang w:bidi="ar-EG"/>
        </w:rPr>
        <w:t>كثر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عن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كيف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تستطيع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rtl/>
          <w:lang w:bidi="ar-EG"/>
        </w:rPr>
        <w:t>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تثق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دائماً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rtl/>
          <w:lang w:bidi="ar-EG"/>
        </w:rPr>
        <w:t>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يسوع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يفي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بوعوده</w:t>
      </w:r>
      <w:r>
        <w:rPr>
          <w:rFonts w:ascii="Simplified Arabic" w:hAnsi="Simplified Arabic" w:cs="Simplified Arabic"/>
          <w:rtl/>
          <w:lang w:bidi="ar-EG"/>
        </w:rPr>
        <w:t>.</w:t>
      </w:r>
    </w:p>
    <w:p w:rsidR="00D25241" w:rsidRDefault="00D25241" w:rsidP="00B12649">
      <w:pPr>
        <w:tabs>
          <w:tab w:val="left" w:pos="378"/>
        </w:tabs>
        <w:bidi/>
        <w:ind w:left="14"/>
        <w:rPr>
          <w:rFonts w:ascii="Simplified Arabic" w:hAnsi="Simplified Arabic" w:cs="Simplified Arabic"/>
          <w:rtl/>
          <w:lang w:bidi="ar-EG"/>
        </w:rPr>
      </w:pPr>
    </w:p>
    <w:p w:rsidR="00D25241" w:rsidRDefault="00D25241" w:rsidP="00B12649">
      <w:pPr>
        <w:tabs>
          <w:tab w:val="left" w:pos="378"/>
        </w:tabs>
        <w:bidi/>
        <w:ind w:left="14"/>
        <w:rPr>
          <w:rFonts w:ascii="Simplified Arabic" w:hAnsi="Simplified Arabic" w:cs="Simplified Arabic"/>
          <w:rtl/>
          <w:lang w:bidi="ar-EG"/>
        </w:rPr>
      </w:pPr>
    </w:p>
    <w:p w:rsidR="00D25241" w:rsidRDefault="00D25241" w:rsidP="006128ED">
      <w:pPr>
        <w:bidi/>
        <w:rPr>
          <w:rFonts w:ascii="Simplified Arabic" w:hAnsi="Simplified Arabic" w:cs="Simplified Arabic"/>
          <w:bCs/>
          <w:sz w:val="22"/>
          <w:rtl/>
          <w:lang w:bidi="ar-EG"/>
        </w:rPr>
      </w:pPr>
    </w:p>
    <w:p w:rsidR="00D25241" w:rsidRDefault="00D25241" w:rsidP="00362768">
      <w:pPr>
        <w:bidi/>
        <w:rPr>
          <w:rFonts w:ascii="Simplified Arabic" w:hAnsi="Simplified Arabic" w:cs="Simplified Arabic"/>
          <w:bCs/>
          <w:sz w:val="22"/>
          <w:rtl/>
          <w:lang w:bidi="ar-EG"/>
        </w:rPr>
      </w:pPr>
    </w:p>
    <w:p w:rsidR="00D25241" w:rsidRDefault="00D25241" w:rsidP="00362768">
      <w:pPr>
        <w:bidi/>
        <w:rPr>
          <w:rFonts w:ascii="Simplified Arabic" w:hAnsi="Simplified Arabic" w:cs="Simplified Arabic"/>
          <w:bCs/>
          <w:sz w:val="22"/>
          <w:rtl/>
          <w:lang w:bidi="ar-EG"/>
        </w:rPr>
      </w:pPr>
    </w:p>
    <w:p w:rsidR="00D25241" w:rsidRDefault="00D25241" w:rsidP="00362768">
      <w:pPr>
        <w:bidi/>
        <w:rPr>
          <w:rFonts w:ascii="Simplified Arabic" w:hAnsi="Simplified Arabic" w:cs="Simplified Arabic"/>
          <w:bCs/>
          <w:sz w:val="22"/>
          <w:rtl/>
          <w:lang w:bidi="ar-EG"/>
        </w:rPr>
      </w:pPr>
    </w:p>
    <w:p w:rsidR="00D25241" w:rsidRDefault="00D25241" w:rsidP="00362768">
      <w:pPr>
        <w:bidi/>
        <w:rPr>
          <w:rFonts w:ascii="Simplified Arabic" w:hAnsi="Simplified Arabic" w:cs="Simplified Arabic"/>
          <w:bCs/>
          <w:sz w:val="22"/>
          <w:rtl/>
          <w:lang w:bidi="ar-EG"/>
        </w:rPr>
      </w:pPr>
    </w:p>
    <w:p w:rsidR="00D25241" w:rsidRDefault="00D25241" w:rsidP="00362768">
      <w:pPr>
        <w:bidi/>
        <w:rPr>
          <w:rFonts w:ascii="Simplified Arabic" w:hAnsi="Simplified Arabic" w:cs="Simplified Arabic"/>
          <w:bCs/>
          <w:sz w:val="22"/>
          <w:rtl/>
          <w:lang w:bidi="ar-EG"/>
        </w:rPr>
      </w:pPr>
    </w:p>
    <w:p w:rsidR="00D25241" w:rsidRDefault="00D25241" w:rsidP="00362768">
      <w:pPr>
        <w:bidi/>
        <w:rPr>
          <w:rFonts w:ascii="Simplified Arabic" w:hAnsi="Simplified Arabic" w:cs="Simplified Arabic"/>
          <w:bCs/>
          <w:sz w:val="22"/>
          <w:rtl/>
          <w:lang w:bidi="ar-EG"/>
        </w:rPr>
      </w:pPr>
    </w:p>
    <w:p w:rsidR="00D25241" w:rsidRDefault="00D25241" w:rsidP="00424E79">
      <w:pPr>
        <w:bidi/>
        <w:rPr>
          <w:rFonts w:ascii="Simplified Arabic" w:hAnsi="Simplified Arabic" w:cs="Simplified Arabic"/>
          <w:sz w:val="22"/>
          <w:rtl/>
          <w:lang w:bidi="ar-EG"/>
        </w:rPr>
      </w:pPr>
      <w:r>
        <w:rPr>
          <w:noProof/>
        </w:rPr>
        <w:pict>
          <v:shape id="Picture 7" o:spid="_x0000_s1032" type="#_x0000_t75" style="position:absolute;left:0;text-align:left;margin-left:378.85pt;margin-top:8.65pt;width:59.5pt;height:59.5pt;z-index:251650048;visibility:visible;mso-wrap-distance-left:2.88pt;mso-wrap-distance-top:2.88pt;mso-wrap-distance-right:2.88pt;mso-wrap-distance-bottom:2.88pt" insetpen="t">
            <v:imagedata r:id="rId8" o:title="" gain="234057f" blacklevel="-15729f" grayscale="t"/>
            <w10:wrap type="square"/>
          </v:shape>
        </w:pict>
      </w:r>
      <w:r>
        <w:rPr>
          <w:noProof/>
        </w:rPr>
        <w:pict>
          <v:shape id="_x0000_s1033" type="#_x0000_t202" style="position:absolute;left:0;text-align:left;margin-left:33.05pt;margin-top:-3.6pt;width:455.35pt;height:86.65pt;z-index:251649024;mso-wrap-distance-left:2.88pt;mso-wrap-distance-top:2.88pt;mso-wrap-distance-right:2.88pt;mso-wrap-distance-bottom:2.88pt" fillcolor="#ccc" strokeweight="4.5pt" insetpen="t" o:cliptowrap="t">
            <v:shadow color="#ccc"/>
            <v:textbox style="mso-next-textbox:#_x0000_s1033;mso-column-margin:5.76pt" inset="2.88pt,2.88pt,2.88pt,2.88pt">
              <w:txbxContent>
                <w:p w:rsidR="00D25241" w:rsidRPr="009A1734" w:rsidRDefault="00D25241" w:rsidP="00F46DFF">
                  <w:pPr>
                    <w:widowControl w:val="0"/>
                    <w:bidi/>
                    <w:ind w:left="9"/>
                    <w:jc w:val="center"/>
                    <w:rPr>
                      <w:rFonts w:ascii="Tahoma" w:hAnsi="Tahoma" w:cs="Tahoma"/>
                      <w:sz w:val="22"/>
                      <w:szCs w:val="18"/>
                      <w:rtl/>
                      <w:lang w:bidi="ar-EG"/>
                    </w:rPr>
                  </w:pPr>
                  <w:r>
                    <w:rPr>
                      <w:rFonts w:ascii="Albertus Extra Bold" w:hAnsi="Albertus Extra Bold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 xml:space="preserve">2- </w:t>
                  </w:r>
                  <w:r>
                    <w:rPr>
                      <w:rFonts w:ascii="Albertus Extra Bold" w:hAnsi="Albertus Extra Bold" w:hint="eastAsia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>العبادة</w:t>
                  </w:r>
                </w:p>
                <w:p w:rsidR="00D25241" w:rsidRPr="009A1734" w:rsidRDefault="00D25241" w:rsidP="00CD1BB5">
                  <w:pPr>
                    <w:widowControl w:val="0"/>
                    <w:bidi/>
                    <w:ind w:left="9"/>
                    <w:jc w:val="center"/>
                    <w:rPr>
                      <w:rFonts w:ascii="Simplified Arabic" w:hAnsi="Simplified Arabic" w:cs="Simplified Arabic"/>
                      <w:b/>
                      <w:bCs/>
                      <w:szCs w:val="28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4"/>
                      <w:szCs w:val="28"/>
                      <w:rtl/>
                    </w:rPr>
                    <w:t>هدف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8"/>
                      <w:rtl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4"/>
                      <w:szCs w:val="28"/>
                      <w:rtl/>
                    </w:rPr>
                    <w:t>العبادة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8"/>
                      <w:rtl/>
                    </w:rPr>
                    <w:t xml:space="preserve">: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4"/>
                      <w:szCs w:val="28"/>
                      <w:rtl/>
                    </w:rPr>
                    <w:t>يسوع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8"/>
                      <w:rtl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4"/>
                      <w:szCs w:val="28"/>
                      <w:rtl/>
                    </w:rPr>
                    <w:t>هو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8"/>
                      <w:rtl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4"/>
                      <w:szCs w:val="28"/>
                      <w:rtl/>
                    </w:rPr>
                    <w:t>المخلص</w:t>
                  </w:r>
                </w:p>
                <w:p w:rsidR="00D25241" w:rsidRPr="009A1734" w:rsidRDefault="00D25241" w:rsidP="00556AFD">
                  <w:pPr>
                    <w:widowControl w:val="0"/>
                    <w:bidi/>
                    <w:ind w:left="9"/>
                    <w:jc w:val="right"/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  <w:t xml:space="preserve">(15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rtl/>
                      <w:lang w:bidi="ar-EG"/>
                    </w:rPr>
                    <w:t>دقيقة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  <w:t>)</w:t>
                  </w:r>
                </w:p>
              </w:txbxContent>
            </v:textbox>
            <w10:wrap type="square"/>
          </v:shape>
        </w:pict>
      </w:r>
    </w:p>
    <w:p w:rsidR="00D25241" w:rsidRDefault="00D25241" w:rsidP="00424E79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D25241" w:rsidRDefault="00D25241" w:rsidP="00424E79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D25241" w:rsidRDefault="00D25241" w:rsidP="00424E79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D25241" w:rsidRDefault="00D25241" w:rsidP="00424E79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D25241" w:rsidRDefault="00D25241" w:rsidP="00424E79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D25241" w:rsidRDefault="00D25241" w:rsidP="00424E79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شجع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ولاد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يرحبوا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ببعضهم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البعض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بسؤال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المقابلة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والتحية</w:t>
      </w:r>
    </w:p>
    <w:p w:rsidR="00D25241" w:rsidRPr="00BF1881" w:rsidRDefault="00D25241" w:rsidP="00424E79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سؤال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المقابلة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والتحية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: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كثر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مكان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مظلم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دخلته؟</w:t>
      </w:r>
    </w:p>
    <w:p w:rsidR="00D25241" w:rsidRDefault="00D25241" w:rsidP="00424E79">
      <w:pPr>
        <w:bidi/>
        <w:spacing w:before="60"/>
        <w:rPr>
          <w:rFonts w:ascii="Simplified Arabic" w:hAnsi="Simplified Arabic" w:cs="Simplified Arabic"/>
          <w:sz w:val="22"/>
          <w:rtl/>
          <w:lang w:bidi="ar-EG"/>
        </w:rPr>
      </w:pPr>
      <w:r w:rsidRPr="00BC528B">
        <w:rPr>
          <w:rFonts w:ascii="Simplified Arabic" w:hAnsi="Simplified Arabic" w:cs="Simplified Arabic" w:hint="eastAsia"/>
          <w:bCs/>
          <w:sz w:val="22"/>
          <w:u w:val="single"/>
          <w:rtl/>
          <w:lang w:bidi="ar-EG"/>
        </w:rPr>
        <w:t>لعبة</w:t>
      </w:r>
      <w:r>
        <w:rPr>
          <w:rFonts w:ascii="Simplified Arabic" w:hAnsi="Simplified Arabic" w:cs="Simplified Arabic"/>
          <w:sz w:val="22"/>
          <w:rtl/>
          <w:lang w:bidi="ar-EG"/>
        </w:rPr>
        <w:t xml:space="preserve">: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bCs/>
          <w:sz w:val="22"/>
          <w:rtl/>
          <w:lang w:bidi="ar-EG"/>
        </w:rPr>
        <w:t>رسل</w:t>
      </w:r>
      <w:r>
        <w:rPr>
          <w:rFonts w:ascii="Simplified Arabic" w:hAnsi="Simplified Arabic" w:cs="Simplified Arabic"/>
          <w:bCs/>
          <w:sz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Cs/>
          <w:sz w:val="22"/>
          <w:rtl/>
          <w:lang w:bidi="ar-EG"/>
        </w:rPr>
        <w:t>النور</w:t>
      </w:r>
    </w:p>
    <w:p w:rsidR="00D25241" w:rsidRPr="00BF1881" w:rsidRDefault="00D25241" w:rsidP="00424E79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BF1881"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الهدف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: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هذه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لعبة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المس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"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ولكن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معدلة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وهي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توضح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نور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العالم</w:t>
      </w:r>
    </w:p>
    <w:p w:rsidR="00D25241" w:rsidRPr="00BF1881" w:rsidRDefault="00D25241" w:rsidP="000F290D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الأدوات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: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نوار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كاشفة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على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شكل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قلم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وشريط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لاصق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للأرض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–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منبه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يمكن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استخدام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شموع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غير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مشتعلة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بدلاً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نوار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الكاشفة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امسك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الشمعة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بالمقلوب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لتوضح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نها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حالة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غير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مستخدمة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"</w:t>
      </w:r>
    </w:p>
    <w:p w:rsidR="00D25241" w:rsidRDefault="00D25241" w:rsidP="00424E79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الاعداد</w:t>
      </w:r>
      <w:r w:rsidRPr="00BF1881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: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استخدم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الشريط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اللاصق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لتضع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حدود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بيت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الامان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"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لكل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فريق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فريق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الناحية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المقابلة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للأخر</w:t>
      </w:r>
    </w:p>
    <w:p w:rsidR="00D25241" w:rsidRPr="00BF1881" w:rsidRDefault="00D25241" w:rsidP="00096489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122FAC"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الخادم</w:t>
      </w:r>
      <w:r w:rsidRPr="00122FAC"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 xml:space="preserve"> </w:t>
      </w:r>
      <w:r w:rsidRPr="00122FAC"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يقول</w:t>
      </w:r>
      <w:r w:rsidRPr="00122FAC"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>: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اليوم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سنكتشف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كيف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شفي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الرجل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المولود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أعمى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لأنه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أعمى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يرى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سوى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الظلام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عندما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شُفى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استطاع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يرى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حوله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قبل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يشفي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الرجل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الأعمى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كان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يقول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نفسه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نور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العالم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سريعاً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سنكتشف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معنى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هذا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ولاً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دعونا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نلعب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لعبة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عليك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توصل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النور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أحد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طراف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الغرفة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للطرف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الأخر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</w:t>
      </w:r>
    </w:p>
    <w:p w:rsidR="00D25241" w:rsidRDefault="00D25241" w:rsidP="00424E79">
      <w:pPr>
        <w:bidi/>
        <w:spacing w:before="120"/>
        <w:rPr>
          <w:rFonts w:ascii="Simplified Arabic" w:hAnsi="Simplified Arabic" w:cs="Simplified Arabic"/>
          <w:sz w:val="22"/>
          <w:rtl/>
          <w:lang w:bidi="ar-EG"/>
        </w:rPr>
      </w:pPr>
      <w:r>
        <w:rPr>
          <w:rFonts w:ascii="Simplified Arabic" w:hAnsi="Simplified Arabic" w:cs="Simplified Arabic" w:hint="eastAsia"/>
          <w:bCs/>
          <w:sz w:val="22"/>
          <w:rtl/>
          <w:lang w:bidi="ar-EG"/>
        </w:rPr>
        <w:t>التعليمات</w:t>
      </w:r>
      <w:r>
        <w:rPr>
          <w:rFonts w:ascii="Simplified Arabic" w:hAnsi="Simplified Arabic" w:cs="Simplified Arabic"/>
          <w:sz w:val="22"/>
          <w:rtl/>
          <w:lang w:bidi="ar-EG"/>
        </w:rPr>
        <w:t>:</w:t>
      </w:r>
    </w:p>
    <w:p w:rsidR="00D25241" w:rsidRDefault="00D25241" w:rsidP="002A2962">
      <w:pPr>
        <w:pStyle w:val="ListParagraph"/>
        <w:numPr>
          <w:ilvl w:val="0"/>
          <w:numId w:val="17"/>
        </w:numPr>
        <w:tabs>
          <w:tab w:val="left" w:pos="378"/>
        </w:tabs>
        <w:spacing w:after="0" w:line="240" w:lineRule="auto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eastAsia"/>
          <w:rtl/>
          <w:lang w:bidi="ar-EG"/>
        </w:rPr>
        <w:t>كون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فريقين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بعدد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متساو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اللاعبين</w:t>
      </w:r>
      <w:r>
        <w:rPr>
          <w:rFonts w:ascii="Simplified Arabic" w:hAnsi="Simplified Arabic" w:cs="Simplified Arabic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rtl/>
          <w:lang w:bidi="ar-EG"/>
        </w:rPr>
        <w:t>اطلب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كل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فريق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</w:rPr>
        <w:t>أ</w:t>
      </w:r>
      <w:r>
        <w:rPr>
          <w:rFonts w:ascii="Simplified Arabic" w:hAnsi="Simplified Arabic" w:cs="Simplified Arabic" w:hint="eastAsia"/>
          <w:rtl/>
          <w:lang w:bidi="ar-EG"/>
        </w:rPr>
        <w:t>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يقف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وراء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خط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البداية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الخاص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بفريقه</w:t>
      </w:r>
      <w:r>
        <w:rPr>
          <w:rFonts w:ascii="Simplified Arabic" w:hAnsi="Simplified Arabic" w:cs="Simplified Arabic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rtl/>
          <w:lang w:bidi="ar-EG"/>
        </w:rPr>
        <w:t>قدم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لهم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كشاف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نور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</w:rPr>
        <w:t>أ</w:t>
      </w:r>
      <w:r>
        <w:rPr>
          <w:rFonts w:ascii="Simplified Arabic" w:hAnsi="Simplified Arabic" w:cs="Simplified Arabic" w:hint="eastAsia"/>
          <w:rtl/>
          <w:lang w:bidi="ar-EG"/>
        </w:rPr>
        <w:t>و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شمعة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لكل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لاعب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الفريق</w:t>
      </w:r>
      <w:r>
        <w:rPr>
          <w:rFonts w:ascii="Simplified Arabic" w:hAnsi="Simplified Arabic" w:cs="Simplified Arabic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rtl/>
          <w:lang w:bidi="ar-EG"/>
        </w:rPr>
        <w:t>ا</w:t>
      </w:r>
      <w:r>
        <w:rPr>
          <w:rFonts w:ascii="Simplified Arabic" w:hAnsi="Simplified Arabic" w:cs="Simplified Arabic"/>
          <w:rtl/>
          <w:lang w:bidi="ar-EG"/>
        </w:rPr>
        <w:t>)</w:t>
      </w:r>
    </w:p>
    <w:p w:rsidR="00D25241" w:rsidRDefault="00D25241" w:rsidP="002A2962">
      <w:pPr>
        <w:pStyle w:val="ListParagraph"/>
        <w:numPr>
          <w:ilvl w:val="0"/>
          <w:numId w:val="17"/>
        </w:numPr>
        <w:tabs>
          <w:tab w:val="left" w:pos="378"/>
        </w:tabs>
        <w:spacing w:after="0" w:line="240" w:lineRule="auto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eastAsia"/>
          <w:rtl/>
          <w:lang w:bidi="ar-EG"/>
        </w:rPr>
        <w:t>عند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إشارة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منك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ابدأ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بتشغيل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المنبه،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وعلى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كل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</w:rPr>
        <w:t>أ</w:t>
      </w:r>
      <w:r>
        <w:rPr>
          <w:rFonts w:ascii="Simplified Arabic" w:hAnsi="Simplified Arabic" w:cs="Simplified Arabic" w:hint="eastAsia"/>
          <w:rtl/>
          <w:lang w:bidi="ar-EG"/>
        </w:rPr>
        <w:t>عضاء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فريق</w:t>
      </w:r>
      <w:r>
        <w:rPr>
          <w:rFonts w:ascii="Simplified Arabic" w:hAnsi="Simplified Arabic" w:cs="Simplified Arabic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rtl/>
          <w:lang w:bidi="ar-EG"/>
        </w:rPr>
        <w:t>ا</w:t>
      </w:r>
      <w:r>
        <w:rPr>
          <w:rFonts w:ascii="Simplified Arabic" w:hAnsi="Simplified Arabic" w:cs="Simplified Arabic"/>
          <w:rtl/>
          <w:lang w:bidi="ar-EG"/>
        </w:rPr>
        <w:t xml:space="preserve">) </w:t>
      </w:r>
      <w:r>
        <w:rPr>
          <w:rFonts w:ascii="Simplified Arabic" w:hAnsi="Simplified Arabic" w:cs="Simplified Arabic" w:hint="eastAsia"/>
          <w:rtl/>
          <w:lang w:bidi="ar-EG"/>
        </w:rPr>
        <w:t>أن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يضيئوا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الكاشف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الخاص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بهم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</w:rPr>
        <w:t>أ</w:t>
      </w:r>
      <w:r>
        <w:rPr>
          <w:rFonts w:ascii="Simplified Arabic" w:hAnsi="Simplified Arabic" w:cs="Simplified Arabic" w:hint="eastAsia"/>
          <w:rtl/>
          <w:lang w:bidi="ar-EG"/>
        </w:rPr>
        <w:t>و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يقلبوا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الشمعة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لوضع</w:t>
      </w:r>
      <w:r>
        <w:rPr>
          <w:rFonts w:ascii="Simplified Arabic" w:hAnsi="Simplified Arabic" w:cs="Simplified Arabic"/>
          <w:rtl/>
          <w:lang w:bidi="ar-EG"/>
        </w:rPr>
        <w:t xml:space="preserve"> "</w:t>
      </w:r>
      <w:r>
        <w:rPr>
          <w:rFonts w:ascii="Simplified Arabic" w:hAnsi="Simplified Arabic" w:cs="Simplified Arabic" w:hint="eastAsia"/>
          <w:rtl/>
          <w:lang w:bidi="ar-EG"/>
        </w:rPr>
        <w:t>مستخدم</w:t>
      </w:r>
      <w:r>
        <w:rPr>
          <w:rFonts w:ascii="Simplified Arabic" w:hAnsi="Simplified Arabic" w:cs="Simplified Arabic"/>
          <w:rtl/>
          <w:lang w:bidi="ar-EG"/>
        </w:rPr>
        <w:t xml:space="preserve">" </w:t>
      </w:r>
      <w:r>
        <w:rPr>
          <w:rFonts w:ascii="Simplified Arabic" w:hAnsi="Simplified Arabic" w:cs="Simplified Arabic" w:hint="eastAsia"/>
          <w:rtl/>
          <w:lang w:bidi="ar-EG"/>
        </w:rPr>
        <w:t>ويحاولون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الوصول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لخط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الفريق</w:t>
      </w:r>
      <w:r>
        <w:rPr>
          <w:rFonts w:ascii="Simplified Arabic" w:hAnsi="Simplified Arabic" w:cs="Simplified Arabic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rtl/>
          <w:lang w:bidi="ar-EG"/>
        </w:rPr>
        <w:t>ب</w:t>
      </w:r>
      <w:r>
        <w:rPr>
          <w:rFonts w:ascii="Simplified Arabic" w:hAnsi="Simplified Arabic" w:cs="Simplified Arabic"/>
          <w:rtl/>
          <w:lang w:bidi="ar-EG"/>
        </w:rPr>
        <w:t>)</w:t>
      </w:r>
    </w:p>
    <w:p w:rsidR="00D25241" w:rsidRDefault="00D25241" w:rsidP="002A2962">
      <w:pPr>
        <w:pStyle w:val="ListParagraph"/>
        <w:numPr>
          <w:ilvl w:val="0"/>
          <w:numId w:val="17"/>
        </w:numPr>
        <w:tabs>
          <w:tab w:val="left" w:pos="378"/>
        </w:tabs>
        <w:spacing w:after="0" w:line="240" w:lineRule="auto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eastAsia"/>
          <w:rtl/>
          <w:lang w:bidi="ar-EG"/>
        </w:rPr>
        <w:t>يحاول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لاعبون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فريق</w:t>
      </w:r>
      <w:r>
        <w:rPr>
          <w:rFonts w:ascii="Simplified Arabic" w:hAnsi="Simplified Arabic" w:cs="Simplified Arabic"/>
          <w:rtl/>
          <w:lang w:bidi="ar-EG"/>
        </w:rPr>
        <w:t xml:space="preserve"> "</w:t>
      </w:r>
      <w:r>
        <w:rPr>
          <w:rFonts w:ascii="Simplified Arabic" w:hAnsi="Simplified Arabic" w:cs="Simplified Arabic" w:hint="eastAsia"/>
          <w:rtl/>
          <w:lang w:bidi="ar-EG"/>
        </w:rPr>
        <w:t>ب</w:t>
      </w:r>
      <w:r>
        <w:rPr>
          <w:rFonts w:ascii="Simplified Arabic" w:hAnsi="Simplified Arabic" w:cs="Simplified Arabic"/>
          <w:rtl/>
          <w:lang w:bidi="ar-EG"/>
        </w:rPr>
        <w:t xml:space="preserve">" </w:t>
      </w:r>
      <w:r>
        <w:rPr>
          <w:rFonts w:ascii="Simplified Arabic" w:hAnsi="Simplified Arabic" w:cs="Simplified Arabic" w:hint="eastAsia"/>
          <w:rtl/>
          <w:lang w:bidi="ar-EG"/>
        </w:rPr>
        <w:t>لمس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لاعبين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فريق</w:t>
      </w:r>
      <w:r>
        <w:rPr>
          <w:rFonts w:ascii="Simplified Arabic" w:hAnsi="Simplified Arabic" w:cs="Simplified Arabic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rtl/>
          <w:lang w:bidi="ar-EG"/>
        </w:rPr>
        <w:t>ا</w:t>
      </w:r>
      <w:r>
        <w:rPr>
          <w:rFonts w:ascii="Simplified Arabic" w:hAnsi="Simplified Arabic" w:cs="Simplified Arabic"/>
          <w:rtl/>
          <w:lang w:bidi="ar-EG"/>
        </w:rPr>
        <w:t>)</w:t>
      </w:r>
    </w:p>
    <w:p w:rsidR="00D25241" w:rsidRDefault="00D25241" w:rsidP="002A2962">
      <w:pPr>
        <w:pStyle w:val="ListParagraph"/>
        <w:numPr>
          <w:ilvl w:val="0"/>
          <w:numId w:val="17"/>
        </w:numPr>
        <w:tabs>
          <w:tab w:val="left" w:pos="378"/>
        </w:tabs>
        <w:spacing w:after="0" w:line="240" w:lineRule="auto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eastAsia"/>
          <w:rtl/>
          <w:lang w:bidi="ar-EG"/>
        </w:rPr>
        <w:t>يطفئ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اللاعبون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الذين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تم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لمسهم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كشاف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النور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</w:rPr>
        <w:t>أ</w:t>
      </w:r>
      <w:r>
        <w:rPr>
          <w:rFonts w:ascii="Simplified Arabic" w:hAnsi="Simplified Arabic" w:cs="Simplified Arabic" w:hint="eastAsia"/>
          <w:rtl/>
          <w:lang w:bidi="ar-EG"/>
        </w:rPr>
        <w:t>و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يقلبون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الشمعة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كأنها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على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وضعية</w:t>
      </w:r>
      <w:r>
        <w:rPr>
          <w:rFonts w:ascii="Simplified Arabic" w:hAnsi="Simplified Arabic" w:cs="Simplified Arabic"/>
          <w:rtl/>
          <w:lang w:bidi="ar-EG"/>
        </w:rPr>
        <w:t xml:space="preserve"> "</w:t>
      </w:r>
      <w:r>
        <w:rPr>
          <w:rFonts w:ascii="Simplified Arabic" w:hAnsi="Simplified Arabic" w:cs="Simplified Arabic" w:hint="eastAsia"/>
          <w:rtl/>
          <w:lang w:bidi="ar-EG"/>
        </w:rPr>
        <w:t>غير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مستخدم</w:t>
      </w:r>
      <w:r>
        <w:rPr>
          <w:rFonts w:ascii="Simplified Arabic" w:hAnsi="Simplified Arabic" w:cs="Simplified Arabic"/>
          <w:rtl/>
          <w:lang w:bidi="ar-EG"/>
        </w:rPr>
        <w:t xml:space="preserve">" </w:t>
      </w:r>
      <w:r>
        <w:rPr>
          <w:rFonts w:ascii="Simplified Arabic" w:hAnsi="Simplified Arabic" w:cs="Simplified Arabic" w:hint="eastAsia"/>
          <w:rtl/>
          <w:lang w:bidi="ar-EG"/>
        </w:rPr>
        <w:t>ويعودون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إلى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خط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البداية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الخاص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بهم</w:t>
      </w:r>
      <w:r>
        <w:rPr>
          <w:rFonts w:ascii="Simplified Arabic" w:hAnsi="Simplified Arabic" w:cs="Simplified Arabic"/>
          <w:rtl/>
          <w:lang w:bidi="ar-EG"/>
        </w:rPr>
        <w:t>.</w:t>
      </w:r>
    </w:p>
    <w:p w:rsidR="00D25241" w:rsidRDefault="00D25241" w:rsidP="002A2962">
      <w:pPr>
        <w:pStyle w:val="ListParagraph"/>
        <w:numPr>
          <w:ilvl w:val="0"/>
          <w:numId w:val="17"/>
        </w:numPr>
        <w:tabs>
          <w:tab w:val="left" w:pos="378"/>
        </w:tabs>
        <w:spacing w:after="0" w:line="240" w:lineRule="auto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eastAsia"/>
          <w:rtl/>
          <w:lang w:bidi="ar-EG"/>
        </w:rPr>
        <w:t>عندما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ينتهي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الوقت،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قم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بعد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عدد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اللاعبين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الذين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لا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يزال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كشاف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النور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الخاص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بهم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مضئ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وهم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قد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عبروا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خط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بداية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الفريق</w:t>
      </w:r>
      <w:r>
        <w:rPr>
          <w:rFonts w:ascii="Simplified Arabic" w:hAnsi="Simplified Arabic" w:cs="Simplified Arabic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rtl/>
          <w:lang w:bidi="ar-EG"/>
        </w:rPr>
        <w:t>ب</w:t>
      </w:r>
      <w:r>
        <w:rPr>
          <w:rFonts w:ascii="Simplified Arabic" w:hAnsi="Simplified Arabic" w:cs="Simplified Arabic"/>
          <w:rtl/>
          <w:lang w:bidi="ar-EG"/>
        </w:rPr>
        <w:t>)</w:t>
      </w:r>
    </w:p>
    <w:p w:rsidR="00D25241" w:rsidRDefault="00D25241" w:rsidP="002A2962">
      <w:pPr>
        <w:pStyle w:val="ListParagraph"/>
        <w:numPr>
          <w:ilvl w:val="0"/>
          <w:numId w:val="17"/>
        </w:numPr>
        <w:tabs>
          <w:tab w:val="left" w:pos="378"/>
        </w:tabs>
        <w:spacing w:after="0" w:line="240" w:lineRule="auto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eastAsia"/>
          <w:rtl/>
          <w:lang w:bidi="ar-EG"/>
        </w:rPr>
        <w:t>الفريقان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يغيران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</w:rPr>
        <w:t>أ</w:t>
      </w:r>
      <w:r>
        <w:rPr>
          <w:rFonts w:ascii="Simplified Arabic" w:hAnsi="Simplified Arabic" w:cs="Simplified Arabic" w:hint="eastAsia"/>
          <w:rtl/>
          <w:lang w:bidi="ar-EG"/>
        </w:rPr>
        <w:t>داورهما</w:t>
      </w:r>
      <w:r>
        <w:rPr>
          <w:rFonts w:ascii="Simplified Arabic" w:hAnsi="Simplified Arabic" w:cs="Simplified Arabic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rtl/>
          <w:lang w:bidi="ar-EG"/>
        </w:rPr>
        <w:t>كرر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الخطوات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من</w:t>
      </w:r>
      <w:r>
        <w:rPr>
          <w:rFonts w:ascii="Simplified Arabic" w:hAnsi="Simplified Arabic" w:cs="Simplified Arabic"/>
          <w:rtl/>
          <w:lang w:bidi="ar-EG"/>
        </w:rPr>
        <w:t xml:space="preserve"> 2-5. </w:t>
      </w:r>
      <w:r>
        <w:rPr>
          <w:rFonts w:ascii="Simplified Arabic" w:hAnsi="Simplified Arabic" w:cs="Simplified Arabic" w:hint="eastAsia"/>
          <w:rtl/>
          <w:lang w:bidi="ar-EG"/>
        </w:rPr>
        <w:t>الفريق</w:t>
      </w:r>
      <w:r>
        <w:rPr>
          <w:rFonts w:ascii="Simplified Arabic" w:hAnsi="Simplified Arabic" w:cs="Simplified Arabic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rtl/>
          <w:lang w:bidi="ar-EG"/>
        </w:rPr>
        <w:t>ب</w:t>
      </w:r>
      <w:r>
        <w:rPr>
          <w:rFonts w:ascii="Simplified Arabic" w:hAnsi="Simplified Arabic" w:cs="Simplified Arabic"/>
          <w:rtl/>
          <w:lang w:bidi="ar-EG"/>
        </w:rPr>
        <w:t xml:space="preserve">) </w:t>
      </w:r>
      <w:r>
        <w:rPr>
          <w:rFonts w:ascii="Simplified Arabic" w:hAnsi="Simplified Arabic" w:cs="Simplified Arabic" w:hint="eastAsia"/>
          <w:rtl/>
          <w:lang w:bidi="ar-EG"/>
        </w:rPr>
        <w:t>يحمل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كشاف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النور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والفريق</w:t>
      </w:r>
      <w:r>
        <w:rPr>
          <w:rFonts w:ascii="Simplified Arabic" w:hAnsi="Simplified Arabic" w:cs="Simplified Arabic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rtl/>
          <w:lang w:bidi="ar-EG"/>
        </w:rPr>
        <w:t>ا</w:t>
      </w:r>
      <w:r>
        <w:rPr>
          <w:rFonts w:ascii="Simplified Arabic" w:hAnsi="Simplified Arabic" w:cs="Simplified Arabic"/>
          <w:rtl/>
          <w:lang w:bidi="ar-EG"/>
        </w:rPr>
        <w:t xml:space="preserve">) </w:t>
      </w:r>
      <w:r>
        <w:rPr>
          <w:rFonts w:ascii="Simplified Arabic" w:hAnsi="Simplified Arabic" w:cs="Simplified Arabic" w:hint="eastAsia"/>
          <w:rtl/>
          <w:lang w:bidi="ar-EG"/>
        </w:rPr>
        <w:t>يحاول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لمس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اللاعبين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وإخراجهم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اللعبة</w:t>
      </w:r>
      <w:r>
        <w:rPr>
          <w:rFonts w:ascii="Simplified Arabic" w:hAnsi="Simplified Arabic" w:cs="Simplified Arabic"/>
          <w:rtl/>
          <w:lang w:bidi="ar-EG"/>
        </w:rPr>
        <w:t>.</w:t>
      </w:r>
    </w:p>
    <w:p w:rsidR="00D25241" w:rsidRDefault="00D25241" w:rsidP="002A2962">
      <w:pPr>
        <w:pStyle w:val="ListParagraph"/>
        <w:numPr>
          <w:ilvl w:val="0"/>
          <w:numId w:val="17"/>
        </w:numPr>
        <w:tabs>
          <w:tab w:val="left" w:pos="378"/>
        </w:tabs>
        <w:spacing w:after="0" w:line="240" w:lineRule="auto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eastAsia"/>
          <w:rtl/>
          <w:lang w:bidi="ar-EG"/>
        </w:rPr>
        <w:t>الفريق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الذي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يفوز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هو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الذي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يكون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عدد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اللاعبين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الذين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معهم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كشاف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نور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مضاء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كبير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وموجودين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في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خط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نهاية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الفريق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الآخر</w:t>
      </w:r>
      <w:r>
        <w:rPr>
          <w:rFonts w:ascii="Simplified Arabic" w:hAnsi="Simplified Arabic" w:cs="Simplified Arabic"/>
          <w:rtl/>
          <w:lang w:bidi="ar-EG"/>
        </w:rPr>
        <w:t>.</w:t>
      </w:r>
    </w:p>
    <w:p w:rsidR="00D25241" w:rsidRPr="00852241" w:rsidRDefault="00D25241" w:rsidP="002A2962">
      <w:pPr>
        <w:pStyle w:val="ListParagraph"/>
        <w:numPr>
          <w:ilvl w:val="0"/>
          <w:numId w:val="17"/>
        </w:numPr>
        <w:tabs>
          <w:tab w:val="left" w:pos="378"/>
        </w:tabs>
        <w:spacing w:after="0" w:line="240" w:lineRule="auto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eastAsia"/>
          <w:rtl/>
          <w:lang w:bidi="ar-EG"/>
        </w:rPr>
        <w:t>بعد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ذلك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اجمع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كشاف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النور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وقدمه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لهم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لاحقاً</w:t>
      </w:r>
      <w:r>
        <w:rPr>
          <w:rFonts w:ascii="Simplified Arabic" w:hAnsi="Simplified Arabic" w:cs="Simplified Arabic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rtl/>
          <w:lang w:bidi="ar-EG"/>
        </w:rPr>
        <w:t>كهدية</w:t>
      </w:r>
      <w:r>
        <w:rPr>
          <w:rFonts w:ascii="Simplified Arabic" w:hAnsi="Simplified Arabic" w:cs="Simplified Arabic"/>
          <w:rtl/>
          <w:lang w:bidi="ar-EG"/>
        </w:rPr>
        <w:t>.</w:t>
      </w:r>
    </w:p>
    <w:p w:rsidR="00D25241" w:rsidRDefault="00D25241" w:rsidP="00424E79">
      <w:pPr>
        <w:tabs>
          <w:tab w:val="left" w:pos="378"/>
        </w:tabs>
        <w:bidi/>
        <w:ind w:left="14"/>
        <w:rPr>
          <w:rFonts w:ascii="Simplified Arabic" w:hAnsi="Simplified Arabic" w:cs="Simplified Arabic"/>
          <w:rtl/>
          <w:lang w:bidi="ar-EG"/>
        </w:rPr>
      </w:pPr>
      <w:r>
        <w:rPr>
          <w:rFonts w:ascii="Simplified Arabic" w:hAnsi="Simplified Arabic" w:cs="Simplified Arabic" w:hint="eastAsia"/>
          <w:bCs/>
          <w:rtl/>
          <w:lang w:bidi="ar-EG"/>
        </w:rPr>
        <w:t>إضافات</w:t>
      </w:r>
      <w:r>
        <w:rPr>
          <w:rFonts w:ascii="Simplified Arabic" w:hAnsi="Simplified Arabic" w:cs="Simplified Arabic"/>
          <w:rtl/>
          <w:lang w:bidi="ar-EG"/>
        </w:rPr>
        <w:t xml:space="preserve">: </w:t>
      </w:r>
    </w:p>
    <w:p w:rsidR="00D25241" w:rsidRPr="00164C86" w:rsidRDefault="00D25241" w:rsidP="007416E6">
      <w:pPr>
        <w:tabs>
          <w:tab w:val="left" w:pos="378"/>
        </w:tabs>
        <w:bidi/>
        <w:ind w:left="14"/>
        <w:rPr>
          <w:rFonts w:ascii="Simplified Arabic" w:hAnsi="Simplified Arabic" w:cs="Simplified Arabic"/>
          <w:b/>
          <w:sz w:val="22"/>
          <w:szCs w:val="22"/>
          <w:rtl/>
          <w:lang w:bidi="ar-EG"/>
        </w:rPr>
      </w:pP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يمكن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للاعبين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الذين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وصلوا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إل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ى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خط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نهاية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الفريق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الآخر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وكشافهم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مضاء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يرجعون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ويساعدون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في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حماية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لاعبين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فريقهم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>.</w:t>
      </w:r>
    </w:p>
    <w:p w:rsidR="00D25241" w:rsidRPr="00164C86" w:rsidRDefault="00D25241" w:rsidP="007416E6">
      <w:pPr>
        <w:tabs>
          <w:tab w:val="left" w:pos="378"/>
        </w:tabs>
        <w:bidi/>
        <w:ind w:left="14"/>
        <w:rPr>
          <w:rFonts w:ascii="Simplified Arabic" w:hAnsi="Simplified Arabic" w:cs="Simplified Arabic"/>
          <w:b/>
          <w:sz w:val="22"/>
          <w:szCs w:val="22"/>
          <w:rtl/>
          <w:lang w:bidi="ar-EG"/>
        </w:rPr>
      </w:pP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اطبع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عدد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متساو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من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آية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الحفظ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لكل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فريق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.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كل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فريق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عليه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ن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يقوم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بتوصيل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كل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النسخ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لخط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بداية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الفريق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الآخر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.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واللاعبين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عليهم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ن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يبقوا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بكشافهم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مضاء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(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شجع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الأولاد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ن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يفكروا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في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خطط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لتوصيل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الآية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قبل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بعضهم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،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البعض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مدافع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والآخر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يقوم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164C86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بالتوصيل</w:t>
      </w:r>
      <w:r w:rsidRPr="00164C86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>).</w:t>
      </w:r>
    </w:p>
    <w:p w:rsidR="00D25241" w:rsidRDefault="00D25241" w:rsidP="00424E79">
      <w:pPr>
        <w:tabs>
          <w:tab w:val="left" w:pos="378"/>
        </w:tabs>
        <w:bidi/>
        <w:ind w:left="14"/>
        <w:rPr>
          <w:rFonts w:ascii="Simplified Arabic" w:hAnsi="Simplified Arabic" w:cs="Simplified Arabic"/>
          <w:rtl/>
          <w:lang w:bidi="ar-EG"/>
        </w:rPr>
      </w:pPr>
    </w:p>
    <w:p w:rsidR="00D25241" w:rsidRPr="00D340EB" w:rsidRDefault="00D25241" w:rsidP="00424E79">
      <w:pPr>
        <w:bidi/>
        <w:rPr>
          <w:rFonts w:ascii="Simplified Arabic" w:hAnsi="Simplified Arabic" w:cs="Simplified Arabic"/>
          <w:sz w:val="16"/>
          <w:szCs w:val="16"/>
          <w:rtl/>
          <w:lang w:bidi="ar-EG"/>
        </w:rPr>
      </w:pPr>
      <w:r>
        <w:rPr>
          <w:noProof/>
        </w:rPr>
        <w:pict>
          <v:shape id="_x0000_s1034" type="#_x0000_t75" style="position:absolute;left:0;text-align:left;margin-left:378.85pt;margin-top:8.65pt;width:59.5pt;height:59.5pt;z-index:251658240;visibility:visible;mso-wrap-distance-left:2.88pt;mso-wrap-distance-top:2.88pt;mso-wrap-distance-right:2.88pt;mso-wrap-distance-bottom:2.88pt" insetpen="t">
            <v:imagedata r:id="rId8" o:title="" gain="234057f" blacklevel="-15729f" grayscale="t"/>
            <w10:wrap type="square"/>
          </v:shape>
        </w:pict>
      </w:r>
      <w:r>
        <w:rPr>
          <w:noProof/>
        </w:rPr>
        <w:pict>
          <v:shape id="_x0000_s1035" type="#_x0000_t202" style="position:absolute;left:0;text-align:left;margin-left:33.05pt;margin-top:-3.6pt;width:455.35pt;height:86.65pt;z-index:251657216;mso-wrap-distance-left:2.88pt;mso-wrap-distance-top:2.88pt;mso-wrap-distance-right:2.88pt;mso-wrap-distance-bottom:2.88pt" fillcolor="#ccc" strokeweight="4.5pt" insetpen="t" o:cliptowrap="t">
            <v:shadow color="#ccc"/>
            <v:textbox style="mso-next-textbox:#_x0000_s1035;mso-column-margin:5.76pt" inset="2.88pt,2.88pt,2.88pt,2.88pt">
              <w:txbxContent>
                <w:p w:rsidR="00D25241" w:rsidRPr="009A1734" w:rsidRDefault="00D25241" w:rsidP="00424E79">
                  <w:pPr>
                    <w:widowControl w:val="0"/>
                    <w:bidi/>
                    <w:ind w:left="9"/>
                    <w:jc w:val="center"/>
                    <w:rPr>
                      <w:rFonts w:ascii="Tahoma" w:hAnsi="Tahoma" w:cs="Tahoma"/>
                      <w:sz w:val="22"/>
                      <w:szCs w:val="18"/>
                      <w:rtl/>
                      <w:lang w:bidi="ar-EG"/>
                    </w:rPr>
                  </w:pPr>
                  <w:r>
                    <w:rPr>
                      <w:rFonts w:ascii="Albertus Extra Bold" w:hAnsi="Albertus Extra Bold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 xml:space="preserve">2- </w:t>
                  </w:r>
                  <w:r>
                    <w:rPr>
                      <w:rFonts w:ascii="Albertus Extra Bold" w:hAnsi="Albertus Extra Bold" w:hint="eastAsia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>العبادة</w:t>
                  </w:r>
                </w:p>
                <w:p w:rsidR="00D25241" w:rsidRPr="009A1734" w:rsidRDefault="00D25241" w:rsidP="00424E79">
                  <w:pPr>
                    <w:widowControl w:val="0"/>
                    <w:bidi/>
                    <w:ind w:left="9"/>
                    <w:jc w:val="center"/>
                    <w:rPr>
                      <w:rFonts w:ascii="Simplified Arabic" w:hAnsi="Simplified Arabic" w:cs="Simplified Arabic"/>
                      <w:b/>
                      <w:bCs/>
                      <w:szCs w:val="28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4"/>
                      <w:szCs w:val="28"/>
                      <w:rtl/>
                    </w:rPr>
                    <w:t>هدف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8"/>
                      <w:rtl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4"/>
                      <w:szCs w:val="28"/>
                      <w:rtl/>
                    </w:rPr>
                    <w:t>العبادة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8"/>
                      <w:rtl/>
                    </w:rPr>
                    <w:t xml:space="preserve">: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4"/>
                      <w:szCs w:val="28"/>
                      <w:rtl/>
                    </w:rPr>
                    <w:t>يسوع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8"/>
                      <w:rtl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4"/>
                      <w:szCs w:val="28"/>
                      <w:rtl/>
                    </w:rPr>
                    <w:t>هو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8"/>
                      <w:rtl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4"/>
                      <w:szCs w:val="28"/>
                      <w:rtl/>
                    </w:rPr>
                    <w:t>المخلص</w:t>
                  </w:r>
                </w:p>
                <w:p w:rsidR="00D25241" w:rsidRPr="009A1734" w:rsidRDefault="00D25241" w:rsidP="00424E79">
                  <w:pPr>
                    <w:widowControl w:val="0"/>
                    <w:bidi/>
                    <w:ind w:left="9"/>
                    <w:jc w:val="right"/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  <w:t xml:space="preserve">(15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rtl/>
                      <w:lang w:bidi="ar-EG"/>
                    </w:rPr>
                    <w:t>دقيقة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  <w:t>)</w:t>
                  </w:r>
                </w:p>
              </w:txbxContent>
            </v:textbox>
            <w10:wrap type="square"/>
          </v:shape>
        </w:pict>
      </w:r>
    </w:p>
    <w:p w:rsidR="00D25241" w:rsidRDefault="00D25241" w:rsidP="00424E79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D25241" w:rsidRDefault="00D25241" w:rsidP="00424E79">
      <w:pPr>
        <w:bidi/>
        <w:rPr>
          <w:rFonts w:ascii="Simplified Arabic" w:hAnsi="Simplified Arabic" w:cs="Simplified Arabic"/>
          <w:sz w:val="22"/>
          <w:lang w:bidi="ar-EG"/>
        </w:rPr>
      </w:pPr>
    </w:p>
    <w:p w:rsidR="00D25241" w:rsidRDefault="00D25241" w:rsidP="00424E79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D25241" w:rsidRDefault="00D25241" w:rsidP="00424E79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D25241" w:rsidRDefault="00D25241" w:rsidP="00424E79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D25241" w:rsidRDefault="00D25241" w:rsidP="00424E79">
      <w:pPr>
        <w:bidi/>
        <w:spacing w:before="12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noProof/>
        </w:rPr>
        <w:pict>
          <v:shape id="_x0000_s1036" type="#_x0000_t202" style="position:absolute;left:0;text-align:left;margin-left:-8.4pt;margin-top:3.3pt;width:196.7pt;height:324.95pt;z-index:251666432;mso-wrap-distance-left:2.88pt;mso-wrap-distance-top:2.88pt;mso-wrap-distance-right:2.88pt;mso-wrap-distance-bottom:2.88pt" filled="f" strokeweight=".25pt" insetpen="t" o:cliptowrap="t">
            <v:shadow color="#ccc"/>
            <v:textbox style="mso-next-textbox:#_x0000_s1036;mso-column-margin:5.76pt" inset="2.88pt,2.88pt,2.88pt,2.88pt">
              <w:txbxContent>
                <w:p w:rsidR="00D25241" w:rsidRDefault="00D25241" w:rsidP="00424E79">
                  <w:pPr>
                    <w:bidi/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22"/>
                      <w:rtl/>
                      <w:lang w:bidi="ar-EG"/>
                    </w:rPr>
                  </w:pPr>
                  <w:r w:rsidRPr="00583D26">
                    <w:rPr>
                      <w:rFonts w:ascii="Simplified Arabic" w:hAnsi="Simplified Arabic" w:cs="Simplified Arabic" w:hint="eastAsia"/>
                      <w:b/>
                      <w:bCs/>
                      <w:sz w:val="22"/>
                      <w:rtl/>
                      <w:lang w:bidi="ar-EG"/>
                    </w:rPr>
                    <w:t>آية</w:t>
                  </w:r>
                  <w:r w:rsidRPr="00583D26">
                    <w:rPr>
                      <w:rFonts w:ascii="Simplified Arabic" w:hAnsi="Simplified Arabic" w:cs="Simplified Arabic"/>
                      <w:b/>
                      <w:bCs/>
                      <w:sz w:val="22"/>
                      <w:rtl/>
                      <w:lang w:bidi="ar-EG"/>
                    </w:rPr>
                    <w:t xml:space="preserve"> </w:t>
                  </w:r>
                  <w:r w:rsidRPr="00583D26">
                    <w:rPr>
                      <w:rFonts w:ascii="Simplified Arabic" w:hAnsi="Simplified Arabic" w:cs="Simplified Arabic" w:hint="eastAsia"/>
                      <w:b/>
                      <w:bCs/>
                      <w:sz w:val="22"/>
                      <w:rtl/>
                      <w:lang w:bidi="ar-EG"/>
                    </w:rPr>
                    <w:t>الحفظ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2"/>
                      <w:rtl/>
                      <w:lang w:bidi="ar-EG"/>
                    </w:rPr>
                    <w:t>الكتابية</w:t>
                  </w:r>
                  <w:r w:rsidRPr="00583D26">
                    <w:rPr>
                      <w:rFonts w:ascii="Simplified Arabic" w:hAnsi="Simplified Arabic" w:cs="Simplified Arabic"/>
                      <w:b/>
                      <w:bCs/>
                      <w:sz w:val="22"/>
                      <w:rtl/>
                      <w:lang w:bidi="ar-EG"/>
                    </w:rPr>
                    <w:t xml:space="preserve"> </w:t>
                  </w:r>
                  <w:r w:rsidRPr="00583D26">
                    <w:rPr>
                      <w:rFonts w:ascii="Simplified Arabic" w:hAnsi="Simplified Arabic" w:cs="Simplified Arabic" w:hint="eastAsia"/>
                      <w:b/>
                      <w:bCs/>
                      <w:sz w:val="22"/>
                      <w:rtl/>
                      <w:lang w:bidi="ar-EG"/>
                    </w:rPr>
                    <w:t>مرنمة</w:t>
                  </w:r>
                </w:p>
                <w:p w:rsidR="00D25241" w:rsidRDefault="00D25241" w:rsidP="00424E79">
                  <w:pPr>
                    <w:bidi/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22"/>
                      <w:szCs w:val="28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22"/>
                      <w:szCs w:val="22"/>
                      <w:rtl/>
                      <w:lang w:bidi="ar-EG"/>
                    </w:rPr>
                    <w:t>"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2"/>
                      <w:szCs w:val="22"/>
                      <w:rtl/>
                      <w:lang w:bidi="ar-EG"/>
                    </w:rPr>
                    <w:t>انا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2"/>
                      <w:szCs w:val="22"/>
                      <w:rtl/>
                      <w:lang w:bidi="ar-EG"/>
                    </w:rPr>
                    <w:t>هو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2"/>
                      <w:szCs w:val="22"/>
                      <w:rtl/>
                      <w:lang w:bidi="ar-EG"/>
                    </w:rPr>
                    <w:t>الطريق</w:t>
                  </w:r>
                  <w:r w:rsidRPr="00E67853">
                    <w:rPr>
                      <w:rFonts w:ascii="Simplified Arabic" w:hAnsi="Simplified Arabic" w:cs="Simplified Arabic"/>
                      <w:b/>
                      <w:bCs/>
                      <w:sz w:val="22"/>
                      <w:szCs w:val="28"/>
                      <w:rtl/>
                      <w:lang w:bidi="ar-EG"/>
                    </w:rPr>
                    <w:t>"</w:t>
                  </w:r>
                </w:p>
                <w:p w:rsidR="00D25241" w:rsidRPr="00E67853" w:rsidRDefault="00D25241" w:rsidP="00424E79">
                  <w:pPr>
                    <w:bidi/>
                    <w:jc w:val="center"/>
                    <w:rPr>
                      <w:rFonts w:ascii="Simplified Arabic" w:hAnsi="Simplified Arabic" w:cs="Simplified Arabic"/>
                      <w:b/>
                      <w:sz w:val="22"/>
                      <w:szCs w:val="20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eastAsia"/>
                      <w:b/>
                      <w:sz w:val="22"/>
                      <w:szCs w:val="20"/>
                      <w:rtl/>
                      <w:lang w:bidi="ar-EG"/>
                    </w:rPr>
                    <w:t>يوحنا</w:t>
                  </w:r>
                  <w:r>
                    <w:rPr>
                      <w:rFonts w:ascii="Simplified Arabic" w:hAnsi="Simplified Arabic" w:cs="Simplified Arabic"/>
                      <w:b/>
                      <w:sz w:val="22"/>
                      <w:szCs w:val="20"/>
                      <w:rtl/>
                      <w:lang w:bidi="ar-EG"/>
                    </w:rPr>
                    <w:t xml:space="preserve"> 14: 6 </w:t>
                  </w:r>
                  <w:r>
                    <w:rPr>
                      <w:rFonts w:ascii="Simplified Arabic" w:hAnsi="Simplified Arabic" w:cs="Simplified Arabic" w:hint="eastAsia"/>
                      <w:b/>
                      <w:sz w:val="22"/>
                      <w:szCs w:val="20"/>
                      <w:rtl/>
                      <w:lang w:bidi="ar-EG"/>
                    </w:rPr>
                    <w:t>و</w:t>
                  </w:r>
                  <w:r>
                    <w:rPr>
                      <w:rFonts w:ascii="Simplified Arabic" w:hAnsi="Simplified Arabic" w:cs="Simplified Arabic"/>
                      <w:b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sz w:val="22"/>
                      <w:szCs w:val="20"/>
                      <w:rtl/>
                      <w:lang w:bidi="ar-EG"/>
                    </w:rPr>
                    <w:t>رومية</w:t>
                  </w:r>
                  <w:r>
                    <w:rPr>
                      <w:rFonts w:ascii="Simplified Arabic" w:hAnsi="Simplified Arabic" w:cs="Simplified Arabic"/>
                      <w:b/>
                      <w:sz w:val="22"/>
                      <w:szCs w:val="20"/>
                      <w:rtl/>
                      <w:lang w:bidi="ar-EG"/>
                    </w:rPr>
                    <w:t xml:space="preserve"> 10: 9</w:t>
                  </w:r>
                </w:p>
                <w:p w:rsidR="00D25241" w:rsidRPr="00C16DC2" w:rsidRDefault="00D25241" w:rsidP="00424E79">
                  <w:pPr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bCs/>
                      <w:sz w:val="22"/>
                      <w:szCs w:val="20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eastAsia"/>
                      <w:bCs/>
                      <w:sz w:val="22"/>
                      <w:szCs w:val="20"/>
                      <w:rtl/>
                      <w:lang w:bidi="ar-EG"/>
                    </w:rPr>
                    <w:t>القرار</w:t>
                  </w:r>
                </w:p>
                <w:p w:rsidR="00D25241" w:rsidRDefault="00D25241" w:rsidP="00424E79">
                  <w:pPr>
                    <w:bidi/>
                    <w:jc w:val="center"/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أنا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هو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الطريق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br/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أنا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هو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الحق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br/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أنا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هو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الحياة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br/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ليس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أحد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يأتي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إلي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الآب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الا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بي</w:t>
                  </w:r>
                </w:p>
                <w:p w:rsidR="00D25241" w:rsidRPr="00E67853" w:rsidRDefault="00D25241" w:rsidP="00424E79">
                  <w:pPr>
                    <w:bidi/>
                    <w:jc w:val="center"/>
                    <w:rPr>
                      <w:rFonts w:ascii="Simplified Arabic" w:hAnsi="Simplified Arabic" w:cs="Simplified Arabic"/>
                      <w:bCs/>
                      <w:sz w:val="22"/>
                      <w:szCs w:val="20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eastAsia"/>
                      <w:bCs/>
                      <w:sz w:val="22"/>
                      <w:szCs w:val="20"/>
                      <w:rtl/>
                      <w:lang w:bidi="ar-EG"/>
                    </w:rPr>
                    <w:t>العدد</w:t>
                  </w:r>
                </w:p>
                <w:p w:rsidR="00D25241" w:rsidRPr="00C1793E" w:rsidRDefault="00D25241" w:rsidP="00424E79">
                  <w:pPr>
                    <w:bidi/>
                    <w:jc w:val="center"/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إذا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اعترفت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بفمك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بالرب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يسوع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br/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وآمنت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بقلبك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br/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أن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الله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اقامه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من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الاموات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خلصت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br/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لأنه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هو</w:t>
                  </w:r>
                  <w:r>
                    <w:rPr>
                      <w:rFonts w:ascii="Simplified Arabic" w:hAnsi="Simplified Arabic" w:cs="Simplified Arabic"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0"/>
                      <w:rtl/>
                      <w:lang w:bidi="ar-EG"/>
                    </w:rPr>
                    <w:t>قال</w:t>
                  </w:r>
                </w:p>
                <w:p w:rsidR="00D25241" w:rsidRPr="00C1793E" w:rsidRDefault="00D25241" w:rsidP="00424E79">
                  <w:pPr>
                    <w:bidi/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22"/>
                      <w:szCs w:val="22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2"/>
                      <w:szCs w:val="22"/>
                      <w:rtl/>
                      <w:lang w:bidi="ar-EG"/>
                    </w:rPr>
                    <w:t>كرر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 w:rsidRPr="00C1793E">
                    <w:rPr>
                      <w:rFonts w:ascii="Simplified Arabic" w:hAnsi="Simplified Arabic" w:cs="Simplified Arabic" w:hint="eastAsia"/>
                      <w:b/>
                      <w:bCs/>
                      <w:sz w:val="22"/>
                      <w:szCs w:val="22"/>
                      <w:rtl/>
                      <w:lang w:bidi="ar-EG"/>
                    </w:rPr>
                    <w:t>القرار</w:t>
                  </w:r>
                </w:p>
                <w:p w:rsidR="00D25241" w:rsidRPr="00E67853" w:rsidRDefault="00D25241" w:rsidP="00424E79">
                  <w:pPr>
                    <w:bidi/>
                    <w:jc w:val="center"/>
                    <w:rPr>
                      <w:rFonts w:ascii="Simplified Arabic" w:hAnsi="Simplified Arabic" w:cs="Simplified Arabic"/>
                      <w:bCs/>
                      <w:sz w:val="22"/>
                      <w:szCs w:val="22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eastAsia"/>
                      <w:bCs/>
                      <w:sz w:val="22"/>
                      <w:szCs w:val="22"/>
                      <w:rtl/>
                      <w:lang w:bidi="ar-EG"/>
                    </w:rPr>
                    <w:t>كرر</w:t>
                  </w:r>
                  <w:r>
                    <w:rPr>
                      <w:rFonts w:ascii="Simplified Arabic" w:hAnsi="Simplified Arabic" w:cs="Simplified Arabic"/>
                      <w:bCs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Cs/>
                      <w:sz w:val="22"/>
                      <w:szCs w:val="22"/>
                      <w:rtl/>
                      <w:lang w:bidi="ar-EG"/>
                    </w:rPr>
                    <w:t>العدد</w:t>
                  </w:r>
                </w:p>
                <w:p w:rsidR="00D25241" w:rsidRDefault="00D25241" w:rsidP="00424E79">
                  <w:pPr>
                    <w:bidi/>
                    <w:jc w:val="center"/>
                    <w:rPr>
                      <w:rFonts w:ascii="Simplified Arabic" w:hAnsi="Simplified Arabic" w:cs="Simplified Arabic"/>
                      <w:bCs/>
                      <w:sz w:val="22"/>
                      <w:szCs w:val="20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eastAsia"/>
                      <w:bCs/>
                      <w:sz w:val="22"/>
                      <w:szCs w:val="20"/>
                      <w:rtl/>
                      <w:lang w:bidi="ar-EG"/>
                    </w:rPr>
                    <w:t>ليس</w:t>
                  </w:r>
                  <w:r>
                    <w:rPr>
                      <w:rFonts w:ascii="Simplified Arabic" w:hAnsi="Simplified Arabic" w:cs="Simplified Arabic"/>
                      <w:bCs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Cs/>
                      <w:sz w:val="22"/>
                      <w:szCs w:val="20"/>
                      <w:rtl/>
                      <w:lang w:bidi="ar-EG"/>
                    </w:rPr>
                    <w:t>احد</w:t>
                  </w:r>
                  <w:r>
                    <w:rPr>
                      <w:rFonts w:ascii="Simplified Arabic" w:hAnsi="Simplified Arabic" w:cs="Simplified Arabic"/>
                      <w:bCs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Cs/>
                      <w:sz w:val="22"/>
                      <w:szCs w:val="20"/>
                      <w:rtl/>
                      <w:lang w:bidi="ar-EG"/>
                    </w:rPr>
                    <w:t>يأتي</w:t>
                  </w:r>
                  <w:r>
                    <w:rPr>
                      <w:rFonts w:ascii="Simplified Arabic" w:hAnsi="Simplified Arabic" w:cs="Simplified Arabic"/>
                      <w:bCs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Cs/>
                      <w:sz w:val="22"/>
                      <w:szCs w:val="20"/>
                      <w:rtl/>
                      <w:lang w:bidi="ar-EG"/>
                    </w:rPr>
                    <w:t>إلي</w:t>
                  </w:r>
                  <w:r>
                    <w:rPr>
                      <w:rFonts w:ascii="Simplified Arabic" w:hAnsi="Simplified Arabic" w:cs="Simplified Arabic"/>
                      <w:bCs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Cs/>
                      <w:sz w:val="22"/>
                      <w:szCs w:val="20"/>
                      <w:rtl/>
                      <w:lang w:bidi="ar-EG"/>
                    </w:rPr>
                    <w:t>الأب</w:t>
                  </w:r>
                  <w:r>
                    <w:rPr>
                      <w:rFonts w:ascii="Simplified Arabic" w:hAnsi="Simplified Arabic" w:cs="Simplified Arabic"/>
                      <w:bCs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Cs/>
                      <w:sz w:val="22"/>
                      <w:szCs w:val="20"/>
                      <w:rtl/>
                      <w:lang w:bidi="ar-EG"/>
                    </w:rPr>
                    <w:t>الا</w:t>
                  </w:r>
                  <w:r>
                    <w:rPr>
                      <w:rFonts w:ascii="Simplified Arabic" w:hAnsi="Simplified Arabic" w:cs="Simplified Arabic"/>
                      <w:bCs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Cs/>
                      <w:sz w:val="22"/>
                      <w:szCs w:val="20"/>
                      <w:rtl/>
                      <w:lang w:bidi="ar-EG"/>
                    </w:rPr>
                    <w:t>بي</w:t>
                  </w:r>
                </w:p>
                <w:p w:rsidR="00D25241" w:rsidRPr="00457C2E" w:rsidRDefault="00D25241" w:rsidP="00424E79">
                  <w:pPr>
                    <w:bidi/>
                    <w:spacing w:before="120"/>
                    <w:jc w:val="center"/>
                    <w:rPr>
                      <w:sz w:val="18"/>
                      <w:szCs w:val="18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eastAsia"/>
                      <w:bCs/>
                      <w:sz w:val="22"/>
                      <w:szCs w:val="20"/>
                      <w:rtl/>
                      <w:lang w:bidi="ar-EG"/>
                    </w:rPr>
                    <w:t>الموسيقي</w:t>
                  </w:r>
                  <w:r>
                    <w:rPr>
                      <w:rFonts w:ascii="Simplified Arabic" w:hAnsi="Simplified Arabic" w:cs="Simplified Arabic"/>
                      <w:bCs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Cs/>
                      <w:sz w:val="22"/>
                      <w:szCs w:val="20"/>
                      <w:rtl/>
                      <w:lang w:bidi="ar-EG"/>
                    </w:rPr>
                    <w:t>والتسجيلات</w:t>
                  </w:r>
                  <w:r>
                    <w:rPr>
                      <w:rFonts w:ascii="Simplified Arabic" w:hAnsi="Simplified Arabic" w:cs="Simplified Arabic"/>
                      <w:bCs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Cs/>
                      <w:sz w:val="22"/>
                      <w:szCs w:val="20"/>
                      <w:rtl/>
                      <w:lang w:bidi="ar-EG"/>
                    </w:rPr>
                    <w:t>تجدها</w:t>
                  </w:r>
                  <w:r>
                    <w:rPr>
                      <w:rFonts w:ascii="Simplified Arabic" w:hAnsi="Simplified Arabic" w:cs="Simplified Arabic"/>
                      <w:bCs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Cs/>
                      <w:sz w:val="22"/>
                      <w:szCs w:val="20"/>
                      <w:rtl/>
                      <w:lang w:bidi="ar-EG"/>
                    </w:rPr>
                    <w:t>علي</w:t>
                  </w:r>
                  <w:r>
                    <w:rPr>
                      <w:rFonts w:ascii="Simplified Arabic" w:hAnsi="Simplified Arabic" w:cs="Simplified Arabic"/>
                      <w:bCs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Cs/>
                      <w:sz w:val="22"/>
                      <w:szCs w:val="20"/>
                      <w:rtl/>
                      <w:lang w:bidi="ar-EG"/>
                    </w:rPr>
                    <w:t>الموقع</w:t>
                  </w:r>
                  <w:r>
                    <w:rPr>
                      <w:rFonts w:ascii="Simplified Arabic" w:hAnsi="Simplified Arabic" w:cs="Simplified Arabic"/>
                      <w:bCs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hyperlink r:id="rId9" w:history="1">
                    <w:r w:rsidRPr="00457C2E">
                      <w:rPr>
                        <w:rStyle w:val="Hyperlink"/>
                        <w:bCs/>
                        <w:sz w:val="18"/>
                        <w:szCs w:val="18"/>
                        <w:lang w:bidi="ar-EG"/>
                      </w:rPr>
                      <w:t>www.childrensministrywarehouse.net</w:t>
                    </w:r>
                  </w:hyperlink>
                  <w:r w:rsidRPr="00457C2E">
                    <w:rPr>
                      <w:bCs/>
                      <w:sz w:val="18"/>
                      <w:szCs w:val="18"/>
                      <w:rtl/>
                      <w:lang w:bidi="ar-EG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اليوم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نعبد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المخلص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خلال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العبادة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دعونا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نركز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على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الكلمات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التي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قالها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الأعمى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br/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الذي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شفاه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قال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"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علم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شيئاً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واحداً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إني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كنت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أعمى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والآن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أبصر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"</w:t>
      </w:r>
    </w:p>
    <w:p w:rsidR="00D25241" w:rsidRDefault="00D25241" w:rsidP="00424E79">
      <w:pPr>
        <w:bidi/>
        <w:spacing w:before="12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اظهر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لهذا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الرجل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الأعمى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نور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العالم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وابن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الله،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والرجل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آمن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اليوم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دعونا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br/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نقول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قاله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الأعمى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سيد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اؤمن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"</w:t>
      </w:r>
    </w:p>
    <w:p w:rsidR="00D25241" w:rsidRDefault="00D25241" w:rsidP="00424E79">
      <w:pPr>
        <w:bidi/>
        <w:spacing w:before="12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ونحن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نقدم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عطايانا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اليوم،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دعونا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نطلب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الرب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يستخدم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هذه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موال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لمساعدة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الناس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br/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ترى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وتؤمن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نور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العالم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وقد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جاء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إلى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العالم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ليخلصنا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</w:t>
      </w:r>
    </w:p>
    <w:p w:rsidR="00D25241" w:rsidRDefault="00D25241" w:rsidP="00424E79">
      <w:pPr>
        <w:bidi/>
        <w:spacing w:before="12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/>
          <w:sz w:val="22"/>
          <w:szCs w:val="22"/>
          <w:rtl/>
          <w:lang w:bidi="ar-EG"/>
        </w:rPr>
        <w:t>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رنم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باركي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نفسي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الرب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ولا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تنسي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حسناته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)</w:t>
      </w:r>
    </w:p>
    <w:p w:rsidR="00D25241" w:rsidRDefault="00D25241" w:rsidP="00424E79">
      <w:pPr>
        <w:bidi/>
        <w:spacing w:before="120"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D25241" w:rsidRDefault="00D25241" w:rsidP="00424E79">
      <w:pPr>
        <w:bidi/>
        <w:spacing w:before="120"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D25241" w:rsidRDefault="00D25241" w:rsidP="00424E79">
      <w:pPr>
        <w:bidi/>
        <w:spacing w:before="120"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D25241" w:rsidRDefault="00D25241" w:rsidP="00424E79">
      <w:pPr>
        <w:bidi/>
        <w:spacing w:before="120"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D25241" w:rsidRDefault="00D25241" w:rsidP="00424E79">
      <w:pPr>
        <w:bidi/>
        <w:spacing w:before="120"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D25241" w:rsidRDefault="00D25241" w:rsidP="00424E79">
      <w:pPr>
        <w:bidi/>
        <w:spacing w:before="120"/>
        <w:rPr>
          <w:rFonts w:ascii="Simplified Arabic" w:hAnsi="Simplified Arabic" w:cs="Simplified Arabic"/>
          <w:bCs/>
          <w:sz w:val="22"/>
          <w:szCs w:val="22"/>
          <w:u w:val="single"/>
          <w:rtl/>
          <w:lang w:bidi="ar-EG"/>
        </w:rPr>
      </w:pPr>
    </w:p>
    <w:p w:rsidR="00D25241" w:rsidRDefault="00D25241" w:rsidP="00424E79">
      <w:pPr>
        <w:bidi/>
        <w:spacing w:before="120"/>
        <w:rPr>
          <w:rFonts w:ascii="Simplified Arabic" w:hAnsi="Simplified Arabic" w:cs="Simplified Arabic"/>
          <w:bCs/>
          <w:sz w:val="22"/>
          <w:szCs w:val="22"/>
          <w:u w:val="single"/>
          <w:rtl/>
          <w:lang w:bidi="ar-EG"/>
        </w:rPr>
      </w:pPr>
    </w:p>
    <w:p w:rsidR="00D25241" w:rsidRPr="00F46DFF" w:rsidRDefault="00D25241" w:rsidP="00424E79">
      <w:pPr>
        <w:bidi/>
        <w:spacing w:before="120"/>
        <w:rPr>
          <w:rFonts w:ascii="Simplified Arabic" w:hAnsi="Simplified Arabic" w:cs="Simplified Arabic"/>
          <w:bCs/>
          <w:sz w:val="22"/>
          <w:szCs w:val="22"/>
          <w:u w:val="single"/>
          <w:rtl/>
          <w:lang w:bidi="ar-EG"/>
        </w:rPr>
      </w:pPr>
    </w:p>
    <w:p w:rsidR="00D25241" w:rsidRPr="007D58CC" w:rsidRDefault="00D25241" w:rsidP="00424E79">
      <w:pPr>
        <w:bidi/>
        <w:spacing w:before="240"/>
        <w:jc w:val="center"/>
        <w:rPr>
          <w:rFonts w:ascii="Simplified Arabic" w:hAnsi="Simplified Arabic" w:cs="Simplified Arabic"/>
          <w:bCs/>
          <w:sz w:val="22"/>
          <w:rtl/>
          <w:lang w:bidi="ar-EG"/>
        </w:rPr>
      </w:pPr>
      <w:r>
        <w:rPr>
          <w:noProof/>
        </w:rPr>
        <w:pict>
          <v:rect id="_x0000_s1037" style="position:absolute;left:0;text-align:left;margin-left:52.75pt;margin-top:11.15pt;width:383.7pt;height:106.4pt;z-index:251665408" filled="f"/>
        </w:pict>
      </w:r>
      <w:r>
        <w:rPr>
          <w:rFonts w:ascii="Simplified Arabic" w:hAnsi="Simplified Arabic" w:cs="Simplified Arabic" w:hint="eastAsia"/>
          <w:bCs/>
          <w:sz w:val="22"/>
          <w:rtl/>
          <w:lang w:bidi="ar-EG"/>
        </w:rPr>
        <w:t>اقتراحات</w:t>
      </w:r>
      <w:r>
        <w:rPr>
          <w:rFonts w:ascii="Simplified Arabic" w:hAnsi="Simplified Arabic" w:cs="Simplified Arabic"/>
          <w:bCs/>
          <w:sz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Cs/>
          <w:sz w:val="22"/>
          <w:rtl/>
          <w:lang w:bidi="ar-EG"/>
        </w:rPr>
        <w:t>ترانيم</w:t>
      </w:r>
      <w:r>
        <w:rPr>
          <w:rFonts w:ascii="Simplified Arabic" w:hAnsi="Simplified Arabic" w:cs="Simplified Arabic"/>
          <w:bCs/>
          <w:sz w:val="22"/>
          <w:rtl/>
          <w:lang w:bidi="ar-EG"/>
        </w:rPr>
        <w:t xml:space="preserve"> </w:t>
      </w:r>
      <w:r w:rsidRPr="007D58CC">
        <w:rPr>
          <w:rFonts w:ascii="Simplified Arabic" w:hAnsi="Simplified Arabic" w:cs="Simplified Arabic" w:hint="eastAsia"/>
          <w:bCs/>
          <w:sz w:val="22"/>
          <w:rtl/>
          <w:lang w:bidi="ar-EG"/>
        </w:rPr>
        <w:t>تسبيح</w:t>
      </w:r>
      <w:r>
        <w:rPr>
          <w:rFonts w:ascii="Simplified Arabic" w:hAnsi="Simplified Arabic" w:cs="Simplified Arabic"/>
          <w:bCs/>
          <w:sz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Cs/>
          <w:sz w:val="22"/>
          <w:rtl/>
          <w:lang w:bidi="ar-EG"/>
        </w:rPr>
        <w:t>للوحدة</w:t>
      </w:r>
      <w:r>
        <w:rPr>
          <w:rFonts w:ascii="Simplified Arabic" w:hAnsi="Simplified Arabic" w:cs="Simplified Arabic"/>
          <w:bCs/>
          <w:sz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Cs/>
          <w:sz w:val="22"/>
          <w:rtl/>
          <w:lang w:bidi="ar-EG"/>
        </w:rPr>
        <w:t>الرابعة</w:t>
      </w:r>
    </w:p>
    <w:p w:rsidR="00D25241" w:rsidRDefault="00D25241" w:rsidP="00424E79">
      <w:pPr>
        <w:numPr>
          <w:ilvl w:val="0"/>
          <w:numId w:val="7"/>
        </w:numPr>
        <w:bidi/>
        <w:spacing w:before="120"/>
        <w:ind w:left="2002" w:hanging="274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الطريق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والحق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الحياة</w:t>
      </w:r>
    </w:p>
    <w:p w:rsidR="00D25241" w:rsidRDefault="00D25241" w:rsidP="00424E79">
      <w:pPr>
        <w:numPr>
          <w:ilvl w:val="0"/>
          <w:numId w:val="7"/>
        </w:numPr>
        <w:bidi/>
        <w:ind w:left="1998" w:hanging="270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باركي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نفسي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الرب</w:t>
      </w:r>
    </w:p>
    <w:p w:rsidR="00D25241" w:rsidRDefault="00D25241" w:rsidP="00424E79">
      <w:pPr>
        <w:numPr>
          <w:ilvl w:val="0"/>
          <w:numId w:val="7"/>
        </w:numPr>
        <w:bidi/>
        <w:ind w:left="1998" w:hanging="270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ملك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المجد</w:t>
      </w:r>
    </w:p>
    <w:p w:rsidR="00D25241" w:rsidRDefault="00D25241" w:rsidP="00424E79">
      <w:pPr>
        <w:numPr>
          <w:ilvl w:val="0"/>
          <w:numId w:val="7"/>
        </w:numPr>
        <w:bidi/>
        <w:ind w:left="1998" w:hanging="270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بيحبني</w:t>
      </w:r>
    </w:p>
    <w:p w:rsidR="00D25241" w:rsidRDefault="00D25241" w:rsidP="00424E79">
      <w:pPr>
        <w:bidi/>
        <w:ind w:left="1998"/>
        <w:rPr>
          <w:rFonts w:ascii="Simplified Arabic" w:hAnsi="Simplified Arabic" w:cs="Simplified Arabic"/>
          <w:sz w:val="22"/>
          <w:szCs w:val="22"/>
          <w:lang w:bidi="ar-EG"/>
        </w:rPr>
      </w:pPr>
    </w:p>
    <w:p w:rsidR="00D25241" w:rsidRDefault="00D25241" w:rsidP="00424E79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D25241" w:rsidRPr="00B253B2" w:rsidRDefault="00D25241" w:rsidP="00424E79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D25241" w:rsidRDefault="00D25241" w:rsidP="00424E79">
      <w:pPr>
        <w:bidi/>
        <w:rPr>
          <w:rFonts w:ascii="Simplified Arabic" w:hAnsi="Simplified Arabic" w:cs="Simplified Arabic"/>
          <w:sz w:val="22"/>
          <w:rtl/>
          <w:lang w:bidi="ar-EG"/>
        </w:rPr>
      </w:pPr>
      <w:r>
        <w:rPr>
          <w:noProof/>
        </w:rPr>
        <w:pict>
          <v:shape id="_x0000_s1038" type="#_x0000_t202" style="position:absolute;left:0;text-align:left;margin-left:28pt;margin-top:-21.75pt;width:455.35pt;height:86.65pt;z-index:251659264;mso-wrap-distance-left:2.88pt;mso-wrap-distance-top:2.88pt;mso-wrap-distance-right:2.88pt;mso-wrap-distance-bottom:2.88pt" fillcolor="#ccc" strokeweight="4.5pt" insetpen="t" o:cliptowrap="t">
            <v:shadow color="#ccc"/>
            <v:textbox style="mso-next-textbox:#_x0000_s1038;mso-column-margin:5.76pt" inset="2.88pt,2.88pt,2.88pt,2.88pt">
              <w:txbxContent>
                <w:p w:rsidR="00D25241" w:rsidRPr="009A1734" w:rsidRDefault="00D25241" w:rsidP="00424E79">
                  <w:pPr>
                    <w:widowControl w:val="0"/>
                    <w:bidi/>
                    <w:ind w:left="9"/>
                    <w:jc w:val="center"/>
                    <w:rPr>
                      <w:rFonts w:ascii="Tahoma" w:hAnsi="Tahoma" w:cs="Tahoma"/>
                      <w:sz w:val="22"/>
                      <w:szCs w:val="18"/>
                      <w:rtl/>
                      <w:lang w:bidi="ar-EG"/>
                    </w:rPr>
                  </w:pPr>
                  <w:r>
                    <w:rPr>
                      <w:rFonts w:ascii="Albertus Extra Bold" w:hAnsi="Albertus Extra Bold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 xml:space="preserve">3- </w:t>
                  </w:r>
                  <w:r>
                    <w:rPr>
                      <w:rFonts w:ascii="Albertus Extra Bold" w:hAnsi="Albertus Extra Bold" w:hint="eastAsia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>الكلمة</w:t>
                  </w:r>
                </w:p>
                <w:p w:rsidR="00D25241" w:rsidRPr="009A1734" w:rsidRDefault="00D25241" w:rsidP="00424E79">
                  <w:pPr>
                    <w:widowControl w:val="0"/>
                    <w:bidi/>
                    <w:ind w:left="9"/>
                    <w:jc w:val="center"/>
                    <w:rPr>
                      <w:rFonts w:ascii="Simplified Arabic" w:hAnsi="Simplified Arabic" w:cs="Simplified Arabic"/>
                      <w:b/>
                      <w:bCs/>
                      <w:szCs w:val="28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4"/>
                      <w:szCs w:val="28"/>
                      <w:rtl/>
                    </w:rPr>
                    <w:t>يسوع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8"/>
                      <w:rtl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4"/>
                      <w:szCs w:val="28"/>
                      <w:rtl/>
                    </w:rPr>
                    <w:t>يشفي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8"/>
                      <w:rtl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4"/>
                      <w:szCs w:val="28"/>
                      <w:rtl/>
                    </w:rPr>
                    <w:t>المولود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8"/>
                      <w:rtl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4"/>
                      <w:szCs w:val="28"/>
                      <w:rtl/>
                    </w:rPr>
                    <w:t>أعمى</w:t>
                  </w:r>
                </w:p>
                <w:p w:rsidR="00D25241" w:rsidRPr="009A1734" w:rsidRDefault="00D25241" w:rsidP="00424E79">
                  <w:pPr>
                    <w:widowControl w:val="0"/>
                    <w:bidi/>
                    <w:ind w:left="9"/>
                    <w:jc w:val="right"/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  <w:t xml:space="preserve">(5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rtl/>
                      <w:lang w:bidi="ar-EG"/>
                    </w:rPr>
                    <w:t>دقائق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  <w:t>)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Picture 11" o:spid="_x0000_s1039" type="#_x0000_t75" style="position:absolute;left:0;text-align:left;margin-left:373.8pt;margin-top:-9.5pt;width:59.5pt;height:59.5pt;z-index:251660288;visibility:visible;mso-wrap-distance-left:2.88pt;mso-wrap-distance-top:2.88pt;mso-wrap-distance-right:2.88pt;mso-wrap-distance-bottom:2.88pt" insetpen="t">
            <v:imagedata r:id="rId8" o:title="" gain="234057f" blacklevel="-15729f" grayscale="t"/>
            <w10:wrap type="square"/>
          </v:shape>
        </w:pict>
      </w:r>
    </w:p>
    <w:p w:rsidR="00D25241" w:rsidRDefault="00D25241" w:rsidP="00424E79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D25241" w:rsidRDefault="00D25241" w:rsidP="00424E79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D25241" w:rsidRDefault="00D25241" w:rsidP="00424E79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D25241" w:rsidRDefault="00D25241" w:rsidP="00424E79">
      <w:pPr>
        <w:bidi/>
        <w:rPr>
          <w:rFonts w:ascii="Simplified Arabic" w:hAnsi="Simplified Arabic" w:cs="Simplified Arabic"/>
          <w:bCs/>
          <w:sz w:val="22"/>
          <w:szCs w:val="22"/>
          <w:u w:val="single"/>
          <w:rtl/>
          <w:lang w:bidi="ar-EG"/>
        </w:rPr>
      </w:pPr>
      <w:r>
        <w:rPr>
          <w:noProof/>
        </w:rPr>
        <w:pict>
          <v:shape id="Picture 6" o:spid="_x0000_s1040" type="#_x0000_t75" style="position:absolute;left:0;text-align:left;margin-left:439.25pt;margin-top:17.8pt;width:13.05pt;height:13.8pt;rotation:-10213927fd;flip:y;z-index:251667456;visibility:visible" insetpen="t">
            <v:imagedata r:id="rId10" o:title="" cropbottom="6112f" cropright="3688f"/>
          </v:shape>
        </w:pict>
      </w:r>
      <w:r>
        <w:rPr>
          <w:noProof/>
        </w:rPr>
        <w:pict>
          <v:shapetype id="_x0000_t154" coordsize="21600,21600" o:spt="154" adj="9600" path="m0@2l21600,m,21600l21600@0e">
            <v:formulas>
              <v:f eqn="val #0"/>
              <v:f eqn="sum 21600 0 #0"/>
              <v:f eqn="prod @1 1 4"/>
              <v:f eqn="prod #0 1 2"/>
              <v:f eqn="prod @2 1 2"/>
              <v:f eqn="sum @3 10800 0"/>
              <v:f eqn="sum @4 10800 0"/>
              <v:f eqn="sum @0 21600 @2"/>
              <v:f eqn="prod @7 1 2"/>
            </v:formulas>
            <v:path textpathok="t" o:connecttype="custom" o:connectlocs="10800,@4;0,@6;10800,@5;21600,@3" o:connectangles="270,180,90,0"/>
            <v:textpath on="t" fitshape="t"/>
            <v:handles>
              <v:h position="bottomRight,#0" yrange="6171,21600"/>
            </v:handles>
            <o:lock v:ext="edit" text="t" shapetype="t"/>
          </v:shapetype>
          <v:shape id="_x0000_s1041" type="#_x0000_t154" style="position:absolute;left:0;text-align:left;margin-left:412.65pt;margin-top:36.4pt;width:71.55pt;height:42.65pt;z-index:251668480" adj=",10800" fillcolor="black">
            <v:shadow color="#868686"/>
            <v:textpath style="font-family:&quot;Arial Black&quot;;font-size:20pt;v-text-kern:t" trim="t" fitpath="t" string="الإنتقال"/>
          </v:shape>
        </w:pict>
      </w:r>
    </w:p>
    <w:p w:rsidR="00D25241" w:rsidRDefault="00D25241" w:rsidP="00424E79">
      <w:pPr>
        <w:bidi/>
        <w:rPr>
          <w:rFonts w:ascii="Simplified Arabic" w:hAnsi="Simplified Arabic" w:cs="Simplified Arabic"/>
          <w:bCs/>
          <w:sz w:val="22"/>
          <w:szCs w:val="22"/>
          <w:u w:val="single"/>
          <w:rtl/>
          <w:lang w:bidi="ar-EG"/>
        </w:rPr>
      </w:pPr>
      <w:r>
        <w:rPr>
          <w:noProof/>
        </w:rPr>
        <w:pict>
          <v:shape id="_x0000_s1042" type="#_x0000_t202" style="position:absolute;left:0;text-align:left;margin-left:13.9pt;margin-top:-6.3pt;width:479.85pt;height:70.5pt;z-index:251669504;mso-wrap-distance-left:2.88pt;mso-wrap-distance-top:2.88pt;mso-wrap-distance-right:2.88pt;mso-wrap-distance-bottom:2.88pt" filled="f" fillcolor="#eaeaea" strokeweight=".25pt" insetpen="t" o:cliptowrap="t">
            <v:stroke color2="black">
              <o:left v:ext="view" weight="4pt" joinstyle="miter" insetpen="t"/>
              <o:top v:ext="view" weight="4pt" joinstyle="miter" insetpen="t"/>
              <o:right v:ext="view" weight="4pt" joinstyle="miter" insetpen="t"/>
              <o:bottom v:ext="view" weight="4pt" joinstyle="miter" insetpen="t"/>
            </v:stroke>
            <v:shadow color="#ccc"/>
            <v:path o:extrusionok="f"/>
            <v:textbox style="mso-next-textbox:#_x0000_s1042;mso-column-margin:5.76pt" inset="2.88pt,2.88pt,2.88pt,2.88pt">
              <w:txbxContent>
                <w:p w:rsidR="00D25241" w:rsidRDefault="00D25241" w:rsidP="00424E79">
                  <w:pPr>
                    <w:pStyle w:val="BodyText"/>
                    <w:tabs>
                      <w:tab w:val="left" w:pos="5760"/>
                    </w:tabs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  <w:p w:rsidR="00D25241" w:rsidRPr="001032C1" w:rsidRDefault="00D25241" w:rsidP="00442D6E">
                  <w:pPr>
                    <w:bidi/>
                    <w:ind w:left="2174" w:right="360"/>
                    <w:rPr>
                      <w:rFonts w:ascii="Simplified Arabic" w:hAnsi="Simplified Arabic" w:cs="Simplified Arabic"/>
                      <w:sz w:val="22"/>
                      <w:szCs w:val="22"/>
                      <w:lang w:bidi="ar-EG"/>
                    </w:rPr>
                  </w:pP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وأنت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تتحرك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من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التسبيح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للتعليم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–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غير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الغرف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أو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الأماكن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في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نفس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الغرفة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لتساعد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الأولاد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أن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يستعيدوا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تركيزهم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على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القصة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الكتابية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.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خلال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هذا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الوقت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اجعل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كل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واحد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منهم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يكتب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اسمه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ويضعه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في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الإناء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  <w:lang w:bidi="ar-EG"/>
                    </w:rPr>
                    <w:t>الذهبي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>.</w:t>
                  </w:r>
                </w:p>
              </w:txbxContent>
            </v:textbox>
          </v:shape>
        </w:pict>
      </w:r>
    </w:p>
    <w:p w:rsidR="00D25241" w:rsidRDefault="00D25241" w:rsidP="00424E79">
      <w:pPr>
        <w:bidi/>
        <w:rPr>
          <w:rFonts w:ascii="Simplified Arabic" w:hAnsi="Simplified Arabic" w:cs="Simplified Arabic"/>
          <w:bCs/>
          <w:sz w:val="22"/>
          <w:szCs w:val="22"/>
          <w:u w:val="single"/>
          <w:rtl/>
          <w:lang w:bidi="ar-EG"/>
        </w:rPr>
      </w:pPr>
    </w:p>
    <w:p w:rsidR="00D25241" w:rsidRDefault="00D25241" w:rsidP="00424E79">
      <w:pPr>
        <w:bidi/>
        <w:rPr>
          <w:rFonts w:ascii="Simplified Arabic" w:hAnsi="Simplified Arabic" w:cs="Simplified Arabic"/>
          <w:bCs/>
          <w:sz w:val="22"/>
          <w:szCs w:val="22"/>
          <w:u w:val="single"/>
          <w:rtl/>
          <w:lang w:bidi="ar-EG"/>
        </w:rPr>
      </w:pPr>
    </w:p>
    <w:p w:rsidR="00D25241" w:rsidRDefault="00D25241" w:rsidP="00424E79">
      <w:pPr>
        <w:bidi/>
        <w:rPr>
          <w:rFonts w:ascii="Simplified Arabic" w:hAnsi="Simplified Arabic" w:cs="Simplified Arabic"/>
          <w:bCs/>
          <w:sz w:val="22"/>
          <w:szCs w:val="22"/>
          <w:u w:val="single"/>
          <w:rtl/>
          <w:lang w:bidi="ar-EG"/>
        </w:rPr>
      </w:pPr>
    </w:p>
    <w:p w:rsidR="00D25241" w:rsidRPr="00C91D73" w:rsidRDefault="00D25241" w:rsidP="00424E79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noProof/>
        </w:rPr>
        <w:pict>
          <v:shape id="_x0000_s1043" type="#_x0000_t202" style="position:absolute;left:0;text-align:left;margin-left:25.9pt;margin-top:10.7pt;width:134.35pt;height:124.95pt;z-index:251661312;mso-wrap-distance-left:2.88pt;mso-wrap-distance-top:2.88pt;mso-wrap-distance-right:2.88pt;mso-wrap-distance-bottom:2.88pt" filled="f" strokeweight=".25pt" insetpen="t" o:cliptowrap="t">
            <v:stroke>
              <o:left v:ext="view" dashstyle="1 1" weight=".25pt" joinstyle="miter" endcap="round" insetpen="t"/>
              <o:top v:ext="view" dashstyle="1 1" weight=".25pt" joinstyle="miter" endcap="round" insetpen="t"/>
              <o:right v:ext="view" dashstyle="1 1" weight=".25pt" joinstyle="miter" endcap="round" insetpen="t"/>
              <o:bottom v:ext="view" dashstyle="1 1" weight=".25pt" joinstyle="miter" endcap="round" insetpen="t"/>
            </v:stroke>
            <v:shadow color="#ccc"/>
            <v:textbox style="mso-next-textbox:#_x0000_s1043;mso-column-margin:5.76pt" inset="2.88pt,2.88pt,2.88pt,2.88pt">
              <w:txbxContent>
                <w:p w:rsidR="00D25241" w:rsidRPr="00267AA3" w:rsidRDefault="00D25241" w:rsidP="00424E79">
                  <w:pPr>
                    <w:bidi/>
                    <w:spacing w:line="360" w:lineRule="auto"/>
                    <w:jc w:val="center"/>
                    <w:rPr>
                      <w:b/>
                      <w:bCs/>
                      <w:sz w:val="32"/>
                      <w:szCs w:val="28"/>
                      <w:rtl/>
                      <w:lang w:bidi="ar-EG"/>
                    </w:rPr>
                  </w:pPr>
                  <w:r w:rsidRPr="00267AA3">
                    <w:rPr>
                      <w:b/>
                      <w:bCs/>
                      <w:sz w:val="32"/>
                      <w:szCs w:val="28"/>
                      <w:rtl/>
                      <w:lang w:bidi="ar-EG"/>
                    </w:rPr>
                    <w:t>عهد الفصل</w:t>
                  </w:r>
                </w:p>
                <w:p w:rsidR="00D25241" w:rsidRPr="008E26A8" w:rsidRDefault="00D25241" w:rsidP="00424E79">
                  <w:pPr>
                    <w:tabs>
                      <w:tab w:val="left" w:pos="1601"/>
                    </w:tabs>
                    <w:bidi/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</w:rPr>
                  </w:pPr>
                  <w:r w:rsidRPr="008E26A8"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</w:rPr>
                    <w:t>سأبقي</w:t>
                  </w:r>
                  <w:r w:rsidRPr="008E26A8"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</w:rPr>
                    <w:t xml:space="preserve"> 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i/>
                      <w:iCs/>
                      <w:sz w:val="22"/>
                      <w:szCs w:val="22"/>
                      <w:rtl/>
                    </w:rPr>
                    <w:tab/>
                  </w:r>
                  <w:r w:rsidRPr="008E26A8"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</w:rPr>
                    <w:t xml:space="preserve"> </w:t>
                  </w:r>
                  <w:r w:rsidRPr="008E26A8"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</w:rPr>
                    <w:t>علي</w:t>
                  </w:r>
                  <w:r w:rsidRPr="008E26A8"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</w:rPr>
                    <w:t xml:space="preserve"> </w:t>
                  </w:r>
                  <w:r w:rsidRPr="008E26A8"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</w:rPr>
                    <w:t>الخادم</w:t>
                  </w:r>
                </w:p>
                <w:p w:rsidR="00D25241" w:rsidRPr="008E26A8" w:rsidRDefault="00D25241" w:rsidP="00424E79">
                  <w:pPr>
                    <w:tabs>
                      <w:tab w:val="left" w:pos="1151"/>
                    </w:tabs>
                    <w:bidi/>
                    <w:spacing w:before="120"/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</w:rPr>
                  </w:pPr>
                  <w:r w:rsidRPr="008E26A8"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</w:rPr>
                    <w:t>و</w:t>
                  </w:r>
                  <w:r w:rsidRPr="008E26A8"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</w:rPr>
                    <w:t xml:space="preserve"> 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i/>
                      <w:iCs/>
                      <w:sz w:val="22"/>
                      <w:szCs w:val="22"/>
                      <w:rtl/>
                    </w:rPr>
                    <w:tab/>
                  </w:r>
                  <w:r w:rsidRPr="008E26A8"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</w:rPr>
                    <w:t>تحت</w:t>
                  </w:r>
                  <w:r w:rsidRPr="008E26A8"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</w:rPr>
                    <w:t xml:space="preserve"> </w:t>
                  </w:r>
                  <w:r w:rsidRPr="008E26A8"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</w:rPr>
                    <w:t>سيطرتي</w:t>
                  </w:r>
                </w:p>
                <w:p w:rsidR="00D25241" w:rsidRPr="008E26A8" w:rsidRDefault="00D25241" w:rsidP="00424E79">
                  <w:pPr>
                    <w:tabs>
                      <w:tab w:val="left" w:pos="791"/>
                    </w:tabs>
                    <w:bidi/>
                    <w:spacing w:before="120"/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</w:rPr>
                  </w:pPr>
                  <w:r w:rsidRPr="008E26A8"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</w:rPr>
                    <w:t>و</w:t>
                  </w:r>
                  <w:r w:rsidRPr="008E26A8"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</w:rPr>
                    <w:t xml:space="preserve"> 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i/>
                      <w:iCs/>
                      <w:sz w:val="22"/>
                      <w:szCs w:val="22"/>
                      <w:rtl/>
                    </w:rPr>
                    <w:tab/>
                  </w:r>
                  <w:r w:rsidRPr="008E26A8"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</w:rPr>
                    <w:t>علي</w:t>
                  </w:r>
                  <w:r w:rsidRPr="008E26A8"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</w:rPr>
                    <w:t xml:space="preserve"> </w:t>
                  </w:r>
                  <w:r w:rsidRPr="008E26A8"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</w:rPr>
                    <w:t>كلمة</w:t>
                  </w:r>
                  <w:r w:rsidRPr="008E26A8"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</w:rPr>
                    <w:t xml:space="preserve"> </w:t>
                  </w:r>
                  <w:r w:rsidRPr="008E26A8"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</w:rPr>
                    <w:t>الله</w:t>
                  </w:r>
                </w:p>
                <w:p w:rsidR="00D25241" w:rsidRPr="00267AA3" w:rsidRDefault="00D25241" w:rsidP="00424E79">
                  <w:pPr>
                    <w:tabs>
                      <w:tab w:val="left" w:pos="1565"/>
                    </w:tabs>
                    <w:bidi/>
                    <w:spacing w:before="120"/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</w:pPr>
                  <w:r w:rsidRPr="008E26A8"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</w:rPr>
                    <w:t>وانا</w:t>
                  </w:r>
                  <w:r w:rsidRPr="008E26A8"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</w:rPr>
                    <w:t xml:space="preserve"> </w:t>
                  </w:r>
                  <w:r w:rsidRPr="008E26A8"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</w:rPr>
                    <w:t>عالم</w:t>
                  </w:r>
                  <w:r w:rsidRPr="008E26A8"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</w:rPr>
                    <w:t xml:space="preserve"> </w:t>
                  </w:r>
                  <w:r w:rsidRPr="008E26A8"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</w:rPr>
                    <w:t>ان</w:t>
                  </w:r>
                  <w:r w:rsidRPr="008E26A8"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</w:rPr>
                    <w:t xml:space="preserve"> </w:t>
                  </w:r>
                  <w:r w:rsidRPr="008E26A8"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</w:rPr>
                    <w:t>الله</w:t>
                  </w:r>
                  <w:r w:rsidRPr="008E26A8"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</w:rPr>
                    <w:t xml:space="preserve"> </w:t>
                  </w:r>
                  <w:r w:rsidRPr="008E26A8"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</w:rPr>
                    <w:t>هو</w:t>
                  </w:r>
                  <w:r w:rsidRPr="008E26A8"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</w:rPr>
                    <w:t xml:space="preserve"> </w:t>
                  </w:r>
                  <w:r w:rsidRPr="008E26A8">
                    <w:rPr>
                      <w:rFonts w:ascii="Simplified Arabic" w:hAnsi="Simplified Arabic" w:cs="Simplified Arabic" w:hint="eastAsia"/>
                      <w:sz w:val="22"/>
                      <w:szCs w:val="22"/>
                      <w:rtl/>
                    </w:rPr>
                    <w:t>هدفي</w:t>
                  </w:r>
                </w:p>
              </w:txbxContent>
            </v:textbox>
            <w10:wrap anchorx="page"/>
          </v:shape>
        </w:pict>
      </w:r>
      <w:r w:rsidRPr="00C91D73">
        <w:rPr>
          <w:rFonts w:ascii="Simplified Arabic" w:hAnsi="Simplified Arabic" w:cs="Simplified Arabic" w:hint="eastAsia"/>
          <w:bCs/>
          <w:sz w:val="22"/>
          <w:szCs w:val="22"/>
          <w:u w:val="single"/>
          <w:rtl/>
          <w:lang w:bidi="ar-EG"/>
        </w:rPr>
        <w:t>الخادم</w:t>
      </w:r>
      <w:r w:rsidRPr="00C91D7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: </w:t>
      </w:r>
      <w:r w:rsidRPr="00C91D73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قبل</w:t>
      </w:r>
      <w:r w:rsidRPr="00C91D7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</w:t>
      </w:r>
      <w:r w:rsidRPr="00C91D73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</w:t>
      </w:r>
      <w:r w:rsidRPr="00C91D7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نقرأ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كلمة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الرب</w:t>
      </w:r>
      <w:r w:rsidRPr="00C91D73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،</w:t>
      </w:r>
      <w:r w:rsidRPr="00C91D7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C91D73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دعونا</w:t>
      </w:r>
      <w:r w:rsidRPr="00C91D7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C91D73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نردد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معاً</w:t>
      </w:r>
      <w:r w:rsidRPr="00C91D7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عهد</w:t>
      </w:r>
      <w:r w:rsidRPr="00C91D7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C91D73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الفصل</w:t>
      </w:r>
      <w:r w:rsidRPr="00C91D73">
        <w:rPr>
          <w:rFonts w:ascii="Simplified Arabic" w:hAnsi="Simplified Arabic" w:cs="Simplified Arabic"/>
          <w:sz w:val="22"/>
          <w:szCs w:val="22"/>
          <w:rtl/>
          <w:lang w:bidi="ar-EG"/>
        </w:rPr>
        <w:t>"</w:t>
      </w:r>
    </w:p>
    <w:p w:rsidR="00D25241" w:rsidRPr="00D32CA8" w:rsidRDefault="00D25241" w:rsidP="00CE4FC6">
      <w:pPr>
        <w:bidi/>
        <w:spacing w:before="60"/>
        <w:rPr>
          <w:rFonts w:ascii="Simplified Arabic" w:hAnsi="Simplified Arabic" w:cs="Simplified Arabic"/>
          <w:bCs/>
          <w:sz w:val="22"/>
          <w:szCs w:val="22"/>
          <w:u w:val="single"/>
          <w:rtl/>
          <w:lang w:bidi="ar-EG"/>
        </w:rPr>
      </w:pPr>
      <w:r>
        <w:rPr>
          <w:noProof/>
        </w:rPr>
        <w:pict>
          <v:shape id="Picture 15" o:spid="_x0000_s1044" type="#_x0000_t75" style="position:absolute;left:0;text-align:left;margin-left:128.15pt;margin-top:71.4pt;width:14.1pt;height:21.3pt;z-index:251662336;visibility:visible;mso-wrap-distance-left:2.88pt;mso-wrap-distance-top:2.88pt;mso-wrap-distance-right:2.88pt;mso-wrap-distance-bottom:2.88pt" insetpen="t">
            <v:imagedata r:id="rId11" o:title=""/>
          </v:shape>
        </w:pict>
      </w:r>
      <w:r>
        <w:rPr>
          <w:noProof/>
        </w:rPr>
        <w:pict>
          <v:shape id="Picture 13" o:spid="_x0000_s1045" type="#_x0000_t75" style="position:absolute;left:0;text-align:left;margin-left:78.9pt;margin-top:23.1pt;width:34.95pt;height:16.1pt;z-index:251664384;visibility:visible;mso-wrap-distance-left:2.88pt;mso-wrap-distance-top:2.88pt;mso-wrap-distance-right:2.88pt;mso-wrap-distance-bottom:2.88pt" insetpen="t">
            <v:imagedata r:id="rId12" o:title=""/>
          </v:shape>
        </w:pict>
      </w:r>
      <w:r>
        <w:rPr>
          <w:noProof/>
        </w:rPr>
        <w:pict>
          <v:shape id="Picture 14" o:spid="_x0000_s1046" type="#_x0000_t75" style="position:absolute;left:0;text-align:left;margin-left:113.95pt;margin-top:48.2pt;width:34.1pt;height:14.2pt;z-index:251663360;visibility:visible;mso-wrap-distance-left:2.88pt;mso-wrap-distance-top:2.88pt;mso-wrap-distance-right:2.88pt;mso-wrap-distance-bottom:2.88pt" insetpen="t">
            <v:imagedata r:id="rId13" o:title=""/>
          </v:shape>
        </w:pict>
      </w:r>
      <w:r>
        <w:rPr>
          <w:rFonts w:ascii="Simplified Arabic" w:hAnsi="Simplified Arabic" w:cs="Simplified Arabic" w:hint="eastAsia"/>
          <w:bCs/>
          <w:sz w:val="22"/>
          <w:u w:val="single"/>
          <w:rtl/>
          <w:lang w:bidi="ar-EG"/>
        </w:rPr>
        <w:t>عهد</w:t>
      </w:r>
      <w:r w:rsidRPr="00C91D73">
        <w:rPr>
          <w:rFonts w:ascii="Simplified Arabic" w:hAnsi="Simplified Arabic" w:cs="Simplified Arabic"/>
          <w:bCs/>
          <w:sz w:val="22"/>
          <w:u w:val="single"/>
          <w:rtl/>
          <w:lang w:bidi="ar-EG"/>
        </w:rPr>
        <w:t xml:space="preserve"> </w:t>
      </w:r>
      <w:r w:rsidRPr="00C91D73">
        <w:rPr>
          <w:rFonts w:ascii="Simplified Arabic" w:hAnsi="Simplified Arabic" w:cs="Simplified Arabic" w:hint="eastAsia"/>
          <w:bCs/>
          <w:sz w:val="22"/>
          <w:u w:val="single"/>
          <w:rtl/>
          <w:lang w:bidi="ar-EG"/>
        </w:rPr>
        <w:t>الفصل</w:t>
      </w:r>
      <w:r w:rsidRPr="00D32CA8">
        <w:rPr>
          <w:rFonts w:ascii="Simplified Arabic" w:hAnsi="Simplified Arabic" w:cs="Simplified Arabic"/>
          <w:bCs/>
          <w:sz w:val="22"/>
          <w:szCs w:val="22"/>
          <w:u w:val="single"/>
          <w:rtl/>
          <w:lang w:bidi="ar-EG"/>
        </w:rPr>
        <w:t>:</w:t>
      </w:r>
      <w:r w:rsidRPr="00D32CA8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D32CA8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العهد</w:t>
      </w:r>
      <w:r w:rsidRPr="00D32CA8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D32CA8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هو</w:t>
      </w:r>
      <w:r w:rsidRPr="00D32CA8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إ</w:t>
      </w:r>
      <w:r w:rsidRPr="00D32CA8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تفاقية</w:t>
      </w:r>
      <w:r w:rsidRPr="00D32CA8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D32CA8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كما</w:t>
      </w:r>
      <w:r w:rsidRPr="00D32CA8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D32CA8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صنع</w:t>
      </w:r>
      <w:r w:rsidRPr="00D32CA8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D32CA8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الرب</w:t>
      </w:r>
      <w:r w:rsidRPr="00D32CA8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D32CA8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مع</w:t>
      </w:r>
      <w:r w:rsidRPr="00D32CA8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D32CA8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شعبه</w:t>
      </w:r>
      <w:r w:rsidRPr="00D32CA8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أنا</w:t>
      </w:r>
      <w:r w:rsidRPr="00D32CA8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 w:rsidRPr="00D32CA8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طلب</w:t>
      </w:r>
      <w:r w:rsidRPr="00D32CA8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D32CA8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من</w:t>
      </w:r>
      <w:r w:rsidRPr="00D32CA8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D32CA8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كل</w:t>
      </w:r>
      <w:r w:rsidRPr="00D32CA8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D32CA8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واحد</w:t>
      </w:r>
      <w:r w:rsidRPr="00D32CA8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D32CA8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منكم</w:t>
      </w:r>
      <w:r w:rsidRPr="00D32CA8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 w:rsidRPr="00D32CA8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ن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br/>
      </w:r>
      <w:r w:rsidRPr="00D32CA8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يتعهد</w:t>
      </w:r>
      <w:r w:rsidRPr="00D32CA8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D32CA8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اليوم</w:t>
      </w:r>
      <w:r w:rsidRPr="00D32CA8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D32CA8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بهذا</w:t>
      </w:r>
      <w:r w:rsidRPr="00D32CA8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D32CA8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العهد</w:t>
      </w:r>
      <w:r w:rsidRPr="00D32CA8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. </w:t>
      </w:r>
      <w:r w:rsidRPr="00D32CA8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استمعوا</w:t>
      </w:r>
      <w:r w:rsidRPr="00D32CA8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D32CA8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بينما</w:t>
      </w:r>
      <w:r w:rsidRPr="00D32CA8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D32CA8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اقرأ</w:t>
      </w:r>
      <w:r w:rsidRPr="00D32CA8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D32CA8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لكم</w:t>
      </w:r>
      <w:r w:rsidRPr="00D32CA8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"</w:t>
      </w:r>
      <w:r w:rsidRPr="00D32CA8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عهد</w:t>
      </w:r>
      <w:r w:rsidRPr="00D32CA8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</w:t>
      </w:r>
      <w:r w:rsidRPr="00D32CA8">
        <w:rPr>
          <w:rFonts w:ascii="Simplified Arabic" w:hAnsi="Simplified Arabic" w:cs="Simplified Arabic" w:hint="eastAsia"/>
          <w:b/>
          <w:sz w:val="22"/>
          <w:szCs w:val="22"/>
          <w:rtl/>
          <w:lang w:bidi="ar-EG"/>
        </w:rPr>
        <w:t>الفصل</w:t>
      </w:r>
      <w:r w:rsidRPr="00D32CA8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>".</w:t>
      </w:r>
    </w:p>
    <w:p w:rsidR="00D25241" w:rsidRPr="00C91D73" w:rsidRDefault="00D25241" w:rsidP="00424E79">
      <w:pPr>
        <w:tabs>
          <w:tab w:val="left" w:pos="846"/>
        </w:tabs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C91D73">
        <w:rPr>
          <w:rFonts w:ascii="Simplified Arabic" w:hAnsi="Simplified Arabic" w:cs="Simplified Arabic" w:hint="eastAsia"/>
          <w:bCs/>
          <w:sz w:val="22"/>
          <w:szCs w:val="22"/>
          <w:u w:val="single"/>
          <w:rtl/>
          <w:lang w:bidi="ar-EG"/>
        </w:rPr>
        <w:t>نقول</w:t>
      </w:r>
      <w:r w:rsidRPr="00C91D73">
        <w:rPr>
          <w:rFonts w:ascii="Simplified Arabic" w:hAnsi="Simplified Arabic" w:cs="Simplified Arabic"/>
          <w:bCs/>
          <w:sz w:val="22"/>
          <w:szCs w:val="22"/>
          <w:u w:val="single"/>
          <w:rtl/>
          <w:lang w:bidi="ar-EG"/>
        </w:rPr>
        <w:t xml:space="preserve"> </w:t>
      </w:r>
      <w:r w:rsidRPr="00C91D73">
        <w:rPr>
          <w:rFonts w:ascii="Simplified Arabic" w:hAnsi="Simplified Arabic" w:cs="Simplified Arabic" w:hint="eastAsia"/>
          <w:bCs/>
          <w:sz w:val="22"/>
          <w:szCs w:val="22"/>
          <w:u w:val="single"/>
          <w:rtl/>
          <w:lang w:bidi="ar-EG"/>
        </w:rPr>
        <w:t>معاً</w:t>
      </w:r>
      <w:r w:rsidRPr="00C91D73">
        <w:rPr>
          <w:rFonts w:ascii="Simplified Arabic" w:hAnsi="Simplified Arabic" w:cs="Simplified Arabic"/>
          <w:sz w:val="22"/>
          <w:szCs w:val="22"/>
          <w:rtl/>
          <w:lang w:bidi="ar-EG"/>
        </w:rPr>
        <w:t>: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ab/>
        <w:t>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اقرأ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لهم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عهد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الفصل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)</w:t>
      </w:r>
    </w:p>
    <w:p w:rsidR="00D25241" w:rsidRDefault="00D25241" w:rsidP="00424E79">
      <w:pPr>
        <w:bidi/>
        <w:spacing w:before="60"/>
        <w:ind w:left="14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4379F7">
        <w:rPr>
          <w:rFonts w:ascii="Simplified Arabic" w:hAnsi="Simplified Arabic" w:cs="Simplified Arabic" w:hint="eastAsia"/>
          <w:bCs/>
          <w:sz w:val="22"/>
          <w:szCs w:val="22"/>
          <w:u w:val="single"/>
          <w:rtl/>
          <w:lang w:bidi="ar-EG"/>
        </w:rPr>
        <w:t>اسأل</w:t>
      </w:r>
      <w:r w:rsidRPr="004379F7"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>:</w:t>
      </w:r>
      <w:r w:rsidRPr="00C91D7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المرة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السابقة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رأينا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يمشي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على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المياه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نقذ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بطرس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الغرق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اليوم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سنكتشف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br/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كيف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استخدم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الطين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والماء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بركة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سلوام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ليشفي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الرجل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المولود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أعمى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بركة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سلوام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br/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توجد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خارج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سوار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ورشليم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إذا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كان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لديك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خريطة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بالإشارة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لمكان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البركة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اعرض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لهم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صور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br/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للبركة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.)</w:t>
      </w:r>
    </w:p>
    <w:p w:rsidR="00D25241" w:rsidRPr="00F25F38" w:rsidRDefault="00D25241" w:rsidP="00424E79">
      <w:pPr>
        <w:bidi/>
        <w:spacing w:before="60"/>
        <w:ind w:left="14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F25F38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إذا</w:t>
      </w:r>
      <w:r w:rsidRPr="00F25F38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F25F38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كان</w:t>
      </w:r>
      <w:r w:rsidRPr="00F25F38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F25F38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معك</w:t>
      </w:r>
      <w:r w:rsidRPr="00F25F38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F25F38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كتابك</w:t>
      </w:r>
      <w:r w:rsidRPr="00F25F38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F25F38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المقدس</w:t>
      </w:r>
      <w:r w:rsidRPr="00F25F38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F25F38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افتحه</w:t>
      </w:r>
      <w:r w:rsidRPr="00F25F38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F25F38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الآن</w:t>
      </w:r>
      <w:r w:rsidRPr="00F25F38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F25F38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وشارك</w:t>
      </w:r>
      <w:r w:rsidRPr="00F25F38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F25F38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مع</w:t>
      </w:r>
      <w:r w:rsidRPr="00F25F38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F25F38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الآخرين</w:t>
      </w:r>
      <w:r w:rsidRPr="00F25F38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 w:rsidRPr="00F25F38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وزع</w:t>
      </w:r>
      <w:r w:rsidRPr="00F25F38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F25F38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كتب</w:t>
      </w:r>
      <w:r w:rsidRPr="00F25F38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F25F38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مقدسة</w:t>
      </w:r>
      <w:r w:rsidRPr="00F25F38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إ</w:t>
      </w:r>
      <w:r w:rsidRPr="00F25F38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ضافية</w:t>
      </w:r>
      <w:r w:rsidRPr="00F25F38">
        <w:rPr>
          <w:rFonts w:ascii="Simplified Arabic" w:hAnsi="Simplified Arabic" w:cs="Simplified Arabic"/>
          <w:sz w:val="22"/>
          <w:szCs w:val="22"/>
          <w:rtl/>
          <w:lang w:bidi="ar-EG"/>
        </w:rPr>
        <w:t>).</w:t>
      </w:r>
    </w:p>
    <w:p w:rsidR="00D25241" w:rsidRDefault="00D25241" w:rsidP="00424E79">
      <w:pPr>
        <w:bidi/>
        <w:spacing w:before="60"/>
        <w:ind w:left="14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القراءة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الكتابية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لليوم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مخبئة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خلف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البيانو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–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الشباك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–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تحت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المضدة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)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حد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ولاد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يجدها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يوحنا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9: 1-7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،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35-38)</w:t>
      </w:r>
    </w:p>
    <w:p w:rsidR="00D25241" w:rsidRDefault="00D25241" w:rsidP="00424E79">
      <w:pPr>
        <w:bidi/>
        <w:spacing w:before="60"/>
        <w:ind w:left="14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قبل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نبدأ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القراءة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دعونا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نقف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ونطلب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الرب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يفتح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عيوننا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وآذاننا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ذهاننا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وقلوبنا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لكلمته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اليوم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يحب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يصلي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اليوم؟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حد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الاولاد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يصلي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)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اجلسوا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سنقرأ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هذه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القصة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على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جزءين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انصتوا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جيداً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لتسمعوا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الجزء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الاول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القصة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اقرأ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يوحنا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9: 1-7)</w:t>
      </w:r>
    </w:p>
    <w:p w:rsidR="00D25241" w:rsidRDefault="00D25241" w:rsidP="008D19F9">
      <w:pPr>
        <w:bidi/>
        <w:spacing w:before="60"/>
        <w:ind w:left="14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الكثير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جيران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المولود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أعمى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يستطيعوا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يصدقوا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شُفي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خذوا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الرجل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وعرضوه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على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الفريسيين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الفريسيون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مجموعة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اليهود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يتبعون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بدقة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قوانين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شريعة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موسى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لقد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قالوا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كسر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وصية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السبت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لأنه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شفى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الرجل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يوم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السبت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ذلك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كان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يوم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الراحة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وتناقش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الفريسيون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الرجل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المولود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أعمى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ثم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القوه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خارج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المجمع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دعونا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نرى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فعله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بعد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ذلك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اقرأ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يوحنا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9: 35-38).</w:t>
      </w:r>
    </w:p>
    <w:p w:rsidR="00D25241" w:rsidRPr="00C55835" w:rsidRDefault="00D25241" w:rsidP="00424E79">
      <w:pPr>
        <w:bidi/>
        <w:spacing w:before="60"/>
        <w:ind w:left="14"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D25241" w:rsidRPr="001E71D3" w:rsidRDefault="00D25241" w:rsidP="00424E79">
      <w:pPr>
        <w:bidi/>
        <w:spacing w:before="60"/>
        <w:ind w:left="14"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D25241" w:rsidRDefault="00D25241" w:rsidP="00424E79">
      <w:pPr>
        <w:bidi/>
        <w:spacing w:before="60"/>
        <w:ind w:left="14"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D25241" w:rsidRDefault="00D25241" w:rsidP="00424E79">
      <w:pPr>
        <w:bidi/>
        <w:ind w:left="18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/>
          <w:sz w:val="22"/>
          <w:szCs w:val="22"/>
          <w:rtl/>
          <w:lang w:bidi="ar-EG"/>
        </w:rPr>
        <w:br w:type="page"/>
      </w:r>
    </w:p>
    <w:p w:rsidR="00D25241" w:rsidRDefault="00D25241" w:rsidP="00424E79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noProof/>
        </w:rPr>
        <w:pict>
          <v:shape id="Picture 4" o:spid="_x0000_s1047" type="#_x0000_t75" style="position:absolute;left:0;text-align:left;margin-left:396.65pt;margin-top:5.85pt;width:59.65pt;height:59.65pt;z-index:251652096;visibility:visible" insetpen="t">
            <v:imagedata r:id="rId8" o:title="" gain="234057f" blacklevel="-15729f" grayscale="t"/>
          </v:shape>
        </w:pict>
      </w:r>
      <w:r>
        <w:rPr>
          <w:noProof/>
        </w:rPr>
        <w:pict>
          <v:shape id="_x0000_s1048" type="#_x0000_t202" style="position:absolute;left:0;text-align:left;margin-left:40pt;margin-top:-9.75pt;width:455.35pt;height:86.65pt;z-index:251651072;mso-wrap-distance-left:2.88pt;mso-wrap-distance-top:2.88pt;mso-wrap-distance-right:2.88pt;mso-wrap-distance-bottom:2.88pt" fillcolor="#ccc" strokeweight="4.5pt" insetpen="t" o:cliptowrap="t">
            <v:shadow color="#ccc"/>
            <v:textbox style="mso-next-textbox:#_x0000_s1048;mso-column-margin:5.76pt" inset="2.88pt,2.88pt,2.88pt,2.88pt">
              <w:txbxContent>
                <w:p w:rsidR="00D25241" w:rsidRPr="009A1734" w:rsidRDefault="00D25241" w:rsidP="00BC410D">
                  <w:pPr>
                    <w:widowControl w:val="0"/>
                    <w:bidi/>
                    <w:ind w:left="9"/>
                    <w:jc w:val="center"/>
                    <w:rPr>
                      <w:rFonts w:ascii="Tahoma" w:hAnsi="Tahoma" w:cs="Tahoma"/>
                      <w:sz w:val="22"/>
                      <w:szCs w:val="18"/>
                      <w:rtl/>
                      <w:lang w:bidi="ar-EG"/>
                    </w:rPr>
                  </w:pPr>
                  <w:r>
                    <w:rPr>
                      <w:rFonts w:ascii="Albertus Extra Bold" w:hAnsi="Albertus Extra Bold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 xml:space="preserve">4- </w:t>
                  </w:r>
                  <w:r>
                    <w:rPr>
                      <w:rFonts w:ascii="Albertus Extra Bold" w:hAnsi="Albertus Extra Bold" w:hint="eastAsia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>الطريق</w:t>
                  </w:r>
                </w:p>
                <w:p w:rsidR="00D25241" w:rsidRPr="009A1734" w:rsidRDefault="00D25241" w:rsidP="002A703E">
                  <w:pPr>
                    <w:widowControl w:val="0"/>
                    <w:bidi/>
                    <w:ind w:left="9"/>
                    <w:jc w:val="center"/>
                    <w:rPr>
                      <w:rFonts w:ascii="Simplified Arabic" w:hAnsi="Simplified Arabic" w:cs="Simplified Arabic"/>
                      <w:b/>
                      <w:bCs/>
                      <w:szCs w:val="28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4"/>
                      <w:szCs w:val="28"/>
                      <w:rtl/>
                    </w:rPr>
                    <w:t>يسوع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8"/>
                      <w:rtl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4"/>
                      <w:szCs w:val="28"/>
                      <w:rtl/>
                    </w:rPr>
                    <w:t>هو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8"/>
                      <w:rtl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4"/>
                      <w:szCs w:val="28"/>
                      <w:rtl/>
                    </w:rPr>
                    <w:t>نور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8"/>
                      <w:rtl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sz w:val="24"/>
                      <w:szCs w:val="28"/>
                      <w:rtl/>
                    </w:rPr>
                    <w:t>العالم</w:t>
                  </w:r>
                </w:p>
                <w:p w:rsidR="00D25241" w:rsidRPr="009A1734" w:rsidRDefault="00D25241" w:rsidP="00092E72">
                  <w:pPr>
                    <w:widowControl w:val="0"/>
                    <w:bidi/>
                    <w:ind w:left="9"/>
                    <w:jc w:val="right"/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  <w:t>(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rtl/>
                      <w:lang w:bidi="ar-EG"/>
                    </w:rPr>
                    <w:t>ملحق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eastAsia"/>
                      <w:b/>
                      <w:bCs/>
                      <w:rtl/>
                      <w:lang w:bidi="ar-EG"/>
                    </w:rPr>
                    <w:t>التحدي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  <w:t>)</w:t>
                  </w:r>
                </w:p>
              </w:txbxContent>
            </v:textbox>
            <w10:wrap type="square"/>
          </v:shape>
        </w:pict>
      </w:r>
    </w:p>
    <w:p w:rsidR="00D25241" w:rsidRDefault="00D25241" w:rsidP="00B16EAD">
      <w:pPr>
        <w:bidi/>
        <w:rPr>
          <w:rFonts w:ascii="Simplified Arabic" w:hAnsi="Simplified Arabic" w:cs="Simplified Arabic"/>
          <w:sz w:val="22"/>
          <w:szCs w:val="22"/>
          <w:lang w:bidi="ar-EG"/>
        </w:rPr>
      </w:pPr>
    </w:p>
    <w:p w:rsidR="00D25241" w:rsidRDefault="00D25241" w:rsidP="00BC410D">
      <w:pPr>
        <w:bidi/>
        <w:rPr>
          <w:rFonts w:ascii="Simplified Arabic" w:hAnsi="Simplified Arabic" w:cs="Simplified Arabic"/>
          <w:sz w:val="22"/>
          <w:szCs w:val="22"/>
          <w:lang w:bidi="ar-EG"/>
        </w:rPr>
      </w:pPr>
    </w:p>
    <w:p w:rsidR="00D25241" w:rsidRDefault="00D25241" w:rsidP="00BC410D">
      <w:pPr>
        <w:bidi/>
        <w:rPr>
          <w:rFonts w:ascii="Simplified Arabic" w:hAnsi="Simplified Arabic" w:cs="Simplified Arabic"/>
          <w:sz w:val="22"/>
          <w:szCs w:val="22"/>
          <w:lang w:bidi="ar-EG"/>
        </w:rPr>
      </w:pPr>
    </w:p>
    <w:p w:rsidR="00D25241" w:rsidRDefault="00D25241" w:rsidP="00BC410D">
      <w:pPr>
        <w:bidi/>
        <w:rPr>
          <w:rFonts w:ascii="Simplified Arabic" w:hAnsi="Simplified Arabic" w:cs="Simplified Arabic"/>
          <w:sz w:val="22"/>
          <w:szCs w:val="22"/>
          <w:lang w:bidi="ar-EG"/>
        </w:rPr>
      </w:pPr>
    </w:p>
    <w:p w:rsidR="00D25241" w:rsidRDefault="00D25241" w:rsidP="00B92C93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D25241" w:rsidRDefault="00D25241" w:rsidP="0015445A">
      <w:pPr>
        <w:bidi/>
        <w:ind w:left="14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كان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عندما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رأى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الرجل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المولود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أعمى؟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كان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يسير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تلاميذه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)</w:t>
      </w:r>
    </w:p>
    <w:p w:rsidR="00D25241" w:rsidRDefault="00D25241" w:rsidP="00424E79">
      <w:pPr>
        <w:bidi/>
        <w:ind w:left="14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كيف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ظهر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هتمامه؟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شفاه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)</w:t>
      </w:r>
    </w:p>
    <w:p w:rsidR="00D25241" w:rsidRDefault="00D25241" w:rsidP="00424E79">
      <w:pPr>
        <w:bidi/>
        <w:ind w:left="14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تتذكر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معجزة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خرى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شفاء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أعمى؟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بارتيمواس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)</w:t>
      </w:r>
    </w:p>
    <w:p w:rsidR="00D25241" w:rsidRDefault="00D25241" w:rsidP="00424E79">
      <w:pPr>
        <w:bidi/>
        <w:ind w:left="14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كيف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شفى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الرجل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الأعمى؟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صنع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طيناً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ووضعه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على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عينيه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)</w:t>
      </w:r>
    </w:p>
    <w:p w:rsidR="00D25241" w:rsidRDefault="00D25241" w:rsidP="00424E79">
      <w:pPr>
        <w:bidi/>
        <w:ind w:left="14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ماذا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طلب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بعد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ذلك؟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يغتسل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بركة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سلوام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)</w:t>
      </w:r>
    </w:p>
    <w:p w:rsidR="00D25241" w:rsidRDefault="00D25241" w:rsidP="00424E79">
      <w:pPr>
        <w:bidi/>
        <w:ind w:left="14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لماذا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تظن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طلب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ذلك؟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تجاوب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)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ليمارس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إيمانه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–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ليعود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يرى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- ........)</w:t>
      </w:r>
    </w:p>
    <w:p w:rsidR="00D25241" w:rsidRDefault="00D25241" w:rsidP="00424E79">
      <w:pPr>
        <w:bidi/>
        <w:ind w:left="14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ماذا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تعكس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هذه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المعجزة؟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عظمة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وقدرة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)</w:t>
      </w:r>
    </w:p>
    <w:p w:rsidR="00D25241" w:rsidRDefault="00D25241" w:rsidP="008D19F9">
      <w:pPr>
        <w:bidi/>
        <w:ind w:left="14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رد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فعل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هله؟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كانوا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خائفين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الفريسيين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فالتزموا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الصمت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وقالوا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اسألوه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)</w:t>
      </w:r>
    </w:p>
    <w:p w:rsidR="00D25241" w:rsidRDefault="00D25241" w:rsidP="00424E79">
      <w:pPr>
        <w:bidi/>
        <w:ind w:left="14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ماذا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كان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سيحدث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لهم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تكلموا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حدث؟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سيلقونهم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خارج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المجمع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)</w:t>
      </w:r>
    </w:p>
    <w:p w:rsidR="00D25241" w:rsidRDefault="00D25241" w:rsidP="008D19F9">
      <w:pPr>
        <w:bidi/>
        <w:ind w:left="14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بلاد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كثيرة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اليوم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يعترف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ابن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الله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يُلقي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السجن،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ماكن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أخرى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المخاطرة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تكون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إحساسك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حمق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وتصير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مرفوضاً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العائلة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وال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صدقاء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الوضع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المكان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الذي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فيه؟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تجاوب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)</w:t>
      </w:r>
    </w:p>
    <w:p w:rsidR="00D25241" w:rsidRDefault="00D25241" w:rsidP="00F4723C">
      <w:pPr>
        <w:bidi/>
        <w:ind w:left="14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ماذا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فعل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بعد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سمع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الرجل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الأعمى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طُرد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المجمع؟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وجده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وتكلم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معه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)</w:t>
      </w:r>
    </w:p>
    <w:p w:rsidR="00D25241" w:rsidRDefault="00D25241" w:rsidP="00D55A01">
      <w:pPr>
        <w:bidi/>
        <w:ind w:left="14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ماذا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فعل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الرجل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عندما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عرف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ابن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الله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قال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اؤمن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سيد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"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وسجد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)</w:t>
      </w:r>
    </w:p>
    <w:p w:rsidR="00D25241" w:rsidRDefault="00D25241" w:rsidP="00D55A01">
      <w:pPr>
        <w:bidi/>
        <w:ind w:left="14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نقذ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هذا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الرجل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عمى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العيون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يضاً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حياة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مظلمة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بسبب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الانفصال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الله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</w:t>
      </w:r>
    </w:p>
    <w:p w:rsidR="00D25241" w:rsidRDefault="00D25241" w:rsidP="008D19F9">
      <w:pPr>
        <w:bidi/>
        <w:ind w:left="14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قال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نور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العالم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"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ماذا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كان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يعني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رأيك؟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تجاوب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)</w:t>
      </w:r>
    </w:p>
    <w:p w:rsidR="00D25241" w:rsidRDefault="00D25241" w:rsidP="00D55A01">
      <w:pPr>
        <w:bidi/>
        <w:ind w:left="14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إلى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ماذا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ترمز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الظلمة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؟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تجاوب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)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الكتاب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المقدس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الظلمة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ترمز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إلي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الانفصال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الله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</w:t>
      </w:r>
    </w:p>
    <w:p w:rsidR="00D25241" w:rsidRDefault="00D25241" w:rsidP="00F4723C">
      <w:pPr>
        <w:bidi/>
        <w:ind w:left="14"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D25241" w:rsidRDefault="00D25241" w:rsidP="00B07065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noProof/>
        </w:rPr>
        <w:pict>
          <v:rect id="_x0000_s1049" style="position:absolute;left:0;text-align:left;margin-left:10.15pt;margin-top:15.85pt;width:485.2pt;height:138.1pt;z-index:251653120" filled="f"/>
        </w:pict>
      </w:r>
    </w:p>
    <w:p w:rsidR="00D25241" w:rsidRPr="009D27D6" w:rsidRDefault="00D25241" w:rsidP="009D27D6">
      <w:pPr>
        <w:bidi/>
        <w:ind w:left="378" w:right="360"/>
        <w:jc w:val="center"/>
        <w:rPr>
          <w:rFonts w:ascii="Simplified Arabic" w:hAnsi="Simplified Arabic" w:cs="Simplified Arabic"/>
          <w:bCs/>
          <w:sz w:val="22"/>
          <w:szCs w:val="20"/>
          <w:rtl/>
          <w:lang w:bidi="ar-EG"/>
        </w:rPr>
      </w:pPr>
      <w:r w:rsidRPr="009D27D6">
        <w:rPr>
          <w:rFonts w:ascii="Simplified Arabic" w:hAnsi="Simplified Arabic" w:cs="Simplified Arabic" w:hint="eastAsia"/>
          <w:bCs/>
          <w:sz w:val="22"/>
          <w:szCs w:val="20"/>
          <w:rtl/>
          <w:lang w:bidi="ar-EG"/>
        </w:rPr>
        <w:t>العلاقة</w:t>
      </w:r>
      <w:r w:rsidRPr="009D27D6">
        <w:rPr>
          <w:rFonts w:ascii="Simplified Arabic" w:hAnsi="Simplified Arabic" w:cs="Simplified Arabic"/>
          <w:bCs/>
          <w:sz w:val="22"/>
          <w:szCs w:val="20"/>
          <w:rtl/>
          <w:lang w:bidi="ar-EG"/>
        </w:rPr>
        <w:t xml:space="preserve"> </w:t>
      </w:r>
      <w:r w:rsidRPr="009D27D6">
        <w:rPr>
          <w:rFonts w:ascii="Simplified Arabic" w:hAnsi="Simplified Arabic" w:cs="Simplified Arabic" w:hint="eastAsia"/>
          <w:bCs/>
          <w:sz w:val="22"/>
          <w:szCs w:val="20"/>
          <w:rtl/>
          <w:lang w:bidi="ar-EG"/>
        </w:rPr>
        <w:t>بالمسيح</w:t>
      </w:r>
    </w:p>
    <w:p w:rsidR="00D25241" w:rsidRPr="009D27D6" w:rsidRDefault="00D25241" w:rsidP="00DB272E">
      <w:pPr>
        <w:bidi/>
        <w:ind w:left="378" w:right="360"/>
        <w:jc w:val="center"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  <w:r w:rsidRPr="009D27D6"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ربط</w:t>
      </w:r>
      <w:r w:rsidRPr="009D27D6"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 xml:space="preserve"> </w:t>
      </w:r>
      <w:r w:rsidRPr="009D27D6"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العهد</w:t>
      </w:r>
      <w:r w:rsidRPr="009D27D6"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 xml:space="preserve"> </w:t>
      </w:r>
      <w:r w:rsidRPr="009D27D6"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القديم</w:t>
      </w:r>
      <w:r w:rsidRPr="009D27D6"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و</w:t>
      </w:r>
      <w:r w:rsidRPr="009D27D6"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العهد</w:t>
      </w:r>
      <w:r w:rsidRPr="009D27D6"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 xml:space="preserve"> </w:t>
      </w:r>
      <w:r w:rsidRPr="009D27D6"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الجديد</w:t>
      </w:r>
      <w:r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بنا</w:t>
      </w:r>
    </w:p>
    <w:p w:rsidR="00D25241" w:rsidRDefault="00D25241" w:rsidP="008D19F9">
      <w:pPr>
        <w:bidi/>
        <w:ind w:left="378" w:right="3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سبعمائة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عام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قبل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يقول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"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نور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العالم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،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شعياء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نطق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بكلمات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الله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خطته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لابنه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يكون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نوراً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للعالم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اقرأ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شعياء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42: 6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،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7)</w:t>
      </w:r>
    </w:p>
    <w:p w:rsidR="00D25241" w:rsidRDefault="00D25241" w:rsidP="008D19F9">
      <w:pPr>
        <w:bidi/>
        <w:ind w:left="378" w:right="3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يجدها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ولاً؟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الكل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يضع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كتابه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المقدس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مامه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اختر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أحد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الأولاد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ليكشف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الشاهد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الكتابي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شعياء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42: 6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،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7.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دعونا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نرى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سيجدها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ولاً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!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استعد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!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انطلق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!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يجدها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يضع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علامة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)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اقرأ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شعياء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42: 6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،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7)</w:t>
      </w:r>
    </w:p>
    <w:p w:rsidR="00D25241" w:rsidRDefault="00D25241" w:rsidP="00D55A01">
      <w:pPr>
        <w:bidi/>
        <w:ind w:left="378" w:right="3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كيف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يكون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العمى،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السجن،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......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والجلوس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الظلمة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صورة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حياة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منفصلة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الله؟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تجاوب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)</w:t>
      </w:r>
    </w:p>
    <w:p w:rsidR="00D25241" w:rsidRDefault="00D25241" w:rsidP="00FE4DDB">
      <w:pPr>
        <w:bidi/>
        <w:ind w:left="378" w:right="360"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D25241" w:rsidRDefault="00D25241" w:rsidP="008D19F9">
      <w:pPr>
        <w:bidi/>
        <w:spacing w:before="120"/>
        <w:ind w:left="378" w:right="3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اقرأ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يوحنا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1: 5.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كان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يعلم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هناك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يؤمنوا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به،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ولكنه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رغماً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ذلك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جاء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ومات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لأجلنا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جميعاً،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الرب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يعطي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إيماناً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لكل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يريد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يعرفه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قلبه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كان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يفتح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قلوبنا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ذهاننا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لنرى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ونؤمن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بالحق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ولكن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الذين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يريدون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يعرفوا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الله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عميان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وجالسين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الظلمة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وغير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قادرين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يفهموا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بالحقيقة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</w:t>
      </w:r>
    </w:p>
    <w:p w:rsidR="00D25241" w:rsidRDefault="00D25241" w:rsidP="00234C85">
      <w:pPr>
        <w:bidi/>
        <w:spacing w:before="120"/>
        <w:ind w:left="378" w:right="3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قال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دمت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العالم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فأنا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نور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العالم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".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موجود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الآن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العالم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ليكون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نوره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؟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تجاوب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)</w:t>
      </w:r>
    </w:p>
    <w:p w:rsidR="00D25241" w:rsidRDefault="00D25241" w:rsidP="008D19F9">
      <w:pPr>
        <w:bidi/>
        <w:spacing w:before="120"/>
        <w:ind w:left="378" w:right="3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يرد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على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هذا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السؤال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متى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5: 14-16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اقرأ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متي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5: 14-16).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بعض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الأمور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التي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خلالها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نكون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نوراً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يقود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الآخرين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ليسوع؟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اعطي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الرب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حقه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البركات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والإنجازات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قاوم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الضغوط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التي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يضعها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عليك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صدقائك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لتفعل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الخطأ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كون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رقيقاً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حنوناً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اشهد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شارك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آيات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كتابية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ادعو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</w:rPr>
        <w:t>أ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صدقائك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للكنيسة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.....)</w:t>
      </w:r>
    </w:p>
    <w:sectPr w:rsidR="00D25241" w:rsidSect="00B65D25">
      <w:headerReference w:type="default" r:id="rId14"/>
      <w:footerReference w:type="default" r:id="rId15"/>
      <w:type w:val="continuous"/>
      <w:pgSz w:w="12240" w:h="15840" w:code="1"/>
      <w:pgMar w:top="720" w:right="1170" w:bottom="720" w:left="1152" w:header="1699" w:footer="562" w:gutter="0"/>
      <w:cols w:space="709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5241" w:rsidRDefault="00D25241">
      <w:r>
        <w:separator/>
      </w:r>
    </w:p>
  </w:endnote>
  <w:endnote w:type="continuationSeparator" w:id="1">
    <w:p w:rsidR="00D25241" w:rsidRDefault="00D252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lbertus Extra Bold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241" w:rsidRDefault="00D25241" w:rsidP="00EF3C39">
    <w:pPr>
      <w:pStyle w:val="Footer"/>
      <w:ind w:right="360"/>
    </w:pPr>
  </w:p>
  <w:p w:rsidR="00D25241" w:rsidRDefault="00D25241" w:rsidP="00CB20C4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D25241" w:rsidRPr="001E683B" w:rsidRDefault="00D25241" w:rsidP="00EF3C3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5241" w:rsidRDefault="00D25241">
      <w:r>
        <w:separator/>
      </w:r>
    </w:p>
  </w:footnote>
  <w:footnote w:type="continuationSeparator" w:id="1">
    <w:p w:rsidR="00D25241" w:rsidRDefault="00D252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241" w:rsidRPr="00F857F1" w:rsidRDefault="00D25241" w:rsidP="005406D8">
    <w:pPr>
      <w:pStyle w:val="Header"/>
      <w:jc w:val="center"/>
      <w:rPr>
        <w:lang w:val="nl-N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F636F"/>
    <w:multiLevelType w:val="hybridMultilevel"/>
    <w:tmpl w:val="739A640C"/>
    <w:lvl w:ilvl="0" w:tplc="9D1CE3A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471427"/>
    <w:multiLevelType w:val="hybridMultilevel"/>
    <w:tmpl w:val="4900F9EC"/>
    <w:lvl w:ilvl="0" w:tplc="3148F67A">
      <w:start w:val="1"/>
      <w:numFmt w:val="bullet"/>
      <w:pStyle w:val="Styleo1CharComplex14pt"/>
      <w:lvlText w:val="•"/>
      <w:lvlJc w:val="left"/>
      <w:pPr>
        <w:tabs>
          <w:tab w:val="num" w:pos="360"/>
        </w:tabs>
        <w:ind w:left="360" w:hanging="360"/>
      </w:pPr>
      <w:rPr>
        <w:rFonts w:ascii="Times" w:hAnsi="Times" w:hint="default"/>
        <w:b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2F0A56"/>
    <w:multiLevelType w:val="hybridMultilevel"/>
    <w:tmpl w:val="551A2C3E"/>
    <w:lvl w:ilvl="0" w:tplc="B5483218">
      <w:start w:val="1"/>
      <w:numFmt w:val="bullet"/>
      <w:pStyle w:val="o1Char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4E78ED"/>
    <w:multiLevelType w:val="hybridMultilevel"/>
    <w:tmpl w:val="C0643E7E"/>
    <w:lvl w:ilvl="0" w:tplc="49688C8E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cs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13B2E41"/>
    <w:multiLevelType w:val="hybridMultilevel"/>
    <w:tmpl w:val="49DE5B7C"/>
    <w:lvl w:ilvl="0" w:tplc="9D1CE3A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3433195"/>
    <w:multiLevelType w:val="hybridMultilevel"/>
    <w:tmpl w:val="B26EAE80"/>
    <w:lvl w:ilvl="0" w:tplc="9D1CE3A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9AC1386"/>
    <w:multiLevelType w:val="hybridMultilevel"/>
    <w:tmpl w:val="63E6F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186817"/>
    <w:multiLevelType w:val="hybridMultilevel"/>
    <w:tmpl w:val="EB000E3C"/>
    <w:lvl w:ilvl="0" w:tplc="9D1CE3A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D700C76"/>
    <w:multiLevelType w:val="multilevel"/>
    <w:tmpl w:val="49DE5B7C"/>
    <w:lvl w:ilvl="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F664579"/>
    <w:multiLevelType w:val="hybridMultilevel"/>
    <w:tmpl w:val="FDE8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854B8A"/>
    <w:multiLevelType w:val="hybridMultilevel"/>
    <w:tmpl w:val="3F2CE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E4087D"/>
    <w:multiLevelType w:val="hybridMultilevel"/>
    <w:tmpl w:val="0044ADCE"/>
    <w:lvl w:ilvl="0" w:tplc="4AC86B30">
      <w:start w:val="1"/>
      <w:numFmt w:val="bullet"/>
      <w:pStyle w:val="o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6A7511F"/>
    <w:multiLevelType w:val="hybridMultilevel"/>
    <w:tmpl w:val="D39A7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500149"/>
    <w:multiLevelType w:val="hybridMultilevel"/>
    <w:tmpl w:val="052493F0"/>
    <w:lvl w:ilvl="0" w:tplc="9D1CE3A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45B1B7F"/>
    <w:multiLevelType w:val="hybridMultilevel"/>
    <w:tmpl w:val="B26EAE80"/>
    <w:lvl w:ilvl="0" w:tplc="9D1CE3A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9FD2850"/>
    <w:multiLevelType w:val="hybridMultilevel"/>
    <w:tmpl w:val="763A1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417377"/>
    <w:multiLevelType w:val="hybridMultilevel"/>
    <w:tmpl w:val="E986504A"/>
    <w:lvl w:ilvl="0" w:tplc="0409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5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1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7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1"/>
  </w:num>
  <w:num w:numId="4">
    <w:abstractNumId w:val="15"/>
  </w:num>
  <w:num w:numId="5">
    <w:abstractNumId w:val="10"/>
  </w:num>
  <w:num w:numId="6">
    <w:abstractNumId w:val="6"/>
  </w:num>
  <w:num w:numId="7">
    <w:abstractNumId w:val="9"/>
  </w:num>
  <w:num w:numId="8">
    <w:abstractNumId w:val="14"/>
  </w:num>
  <w:num w:numId="9">
    <w:abstractNumId w:val="0"/>
  </w:num>
  <w:num w:numId="10">
    <w:abstractNumId w:val="5"/>
  </w:num>
  <w:num w:numId="11">
    <w:abstractNumId w:val="4"/>
  </w:num>
  <w:num w:numId="12">
    <w:abstractNumId w:val="7"/>
  </w:num>
  <w:num w:numId="13">
    <w:abstractNumId w:val="13"/>
  </w:num>
  <w:num w:numId="14">
    <w:abstractNumId w:val="16"/>
  </w:num>
  <w:num w:numId="15">
    <w:abstractNumId w:val="12"/>
  </w:num>
  <w:num w:numId="16">
    <w:abstractNumId w:val="8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embedSystemFonts/>
  <w:bordersDoNotSurroundHeader/>
  <w:bordersDoNotSurroundFooter/>
  <w:defaultTabStop w:val="720"/>
  <w:autoHyphenation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5FA6"/>
    <w:rsid w:val="000003DB"/>
    <w:rsid w:val="0000092C"/>
    <w:rsid w:val="00000C0D"/>
    <w:rsid w:val="000024B9"/>
    <w:rsid w:val="000036A4"/>
    <w:rsid w:val="000036C3"/>
    <w:rsid w:val="00003C05"/>
    <w:rsid w:val="00003C6C"/>
    <w:rsid w:val="000041CE"/>
    <w:rsid w:val="000043E8"/>
    <w:rsid w:val="000044C4"/>
    <w:rsid w:val="000058A1"/>
    <w:rsid w:val="00005CD6"/>
    <w:rsid w:val="00007160"/>
    <w:rsid w:val="000074DD"/>
    <w:rsid w:val="00010C50"/>
    <w:rsid w:val="0001108F"/>
    <w:rsid w:val="00012C65"/>
    <w:rsid w:val="00013FCC"/>
    <w:rsid w:val="000152F2"/>
    <w:rsid w:val="0001669A"/>
    <w:rsid w:val="00016BC4"/>
    <w:rsid w:val="0001712E"/>
    <w:rsid w:val="00017BDE"/>
    <w:rsid w:val="000211F9"/>
    <w:rsid w:val="00022961"/>
    <w:rsid w:val="00023049"/>
    <w:rsid w:val="000230E1"/>
    <w:rsid w:val="00023A6E"/>
    <w:rsid w:val="00024896"/>
    <w:rsid w:val="00024C54"/>
    <w:rsid w:val="000251D6"/>
    <w:rsid w:val="00025477"/>
    <w:rsid w:val="000257A7"/>
    <w:rsid w:val="00025A77"/>
    <w:rsid w:val="00025F06"/>
    <w:rsid w:val="000261D9"/>
    <w:rsid w:val="000275B6"/>
    <w:rsid w:val="00030A7E"/>
    <w:rsid w:val="00030A91"/>
    <w:rsid w:val="000312E9"/>
    <w:rsid w:val="00032176"/>
    <w:rsid w:val="000325D1"/>
    <w:rsid w:val="00033A4A"/>
    <w:rsid w:val="00033FD4"/>
    <w:rsid w:val="00036813"/>
    <w:rsid w:val="000400A8"/>
    <w:rsid w:val="000404E4"/>
    <w:rsid w:val="00040E62"/>
    <w:rsid w:val="000410F5"/>
    <w:rsid w:val="000420A7"/>
    <w:rsid w:val="0004283B"/>
    <w:rsid w:val="00043805"/>
    <w:rsid w:val="0004430A"/>
    <w:rsid w:val="0004469B"/>
    <w:rsid w:val="00044B19"/>
    <w:rsid w:val="00045CEA"/>
    <w:rsid w:val="0005016A"/>
    <w:rsid w:val="0005069B"/>
    <w:rsid w:val="000508E3"/>
    <w:rsid w:val="00050BBF"/>
    <w:rsid w:val="00050FC6"/>
    <w:rsid w:val="00051892"/>
    <w:rsid w:val="00051E23"/>
    <w:rsid w:val="000525D9"/>
    <w:rsid w:val="00052AE0"/>
    <w:rsid w:val="00053D13"/>
    <w:rsid w:val="00054349"/>
    <w:rsid w:val="000545A9"/>
    <w:rsid w:val="000547C8"/>
    <w:rsid w:val="000549A1"/>
    <w:rsid w:val="00055022"/>
    <w:rsid w:val="000551CD"/>
    <w:rsid w:val="000553C9"/>
    <w:rsid w:val="00056F3F"/>
    <w:rsid w:val="0005739F"/>
    <w:rsid w:val="0005787B"/>
    <w:rsid w:val="000604DE"/>
    <w:rsid w:val="000626B4"/>
    <w:rsid w:val="000629EA"/>
    <w:rsid w:val="00062C12"/>
    <w:rsid w:val="00063180"/>
    <w:rsid w:val="00063201"/>
    <w:rsid w:val="000638A4"/>
    <w:rsid w:val="00063CDA"/>
    <w:rsid w:val="00063F1B"/>
    <w:rsid w:val="00064373"/>
    <w:rsid w:val="00064B19"/>
    <w:rsid w:val="00065FAE"/>
    <w:rsid w:val="00066BEA"/>
    <w:rsid w:val="0006733B"/>
    <w:rsid w:val="000703BA"/>
    <w:rsid w:val="000706D1"/>
    <w:rsid w:val="00071313"/>
    <w:rsid w:val="00071635"/>
    <w:rsid w:val="00071FA1"/>
    <w:rsid w:val="0007214A"/>
    <w:rsid w:val="00073427"/>
    <w:rsid w:val="000740AD"/>
    <w:rsid w:val="00074CC6"/>
    <w:rsid w:val="00075627"/>
    <w:rsid w:val="00075AB6"/>
    <w:rsid w:val="00075D20"/>
    <w:rsid w:val="000776F1"/>
    <w:rsid w:val="000778D7"/>
    <w:rsid w:val="00080AC7"/>
    <w:rsid w:val="0008193F"/>
    <w:rsid w:val="00083064"/>
    <w:rsid w:val="000839D9"/>
    <w:rsid w:val="000855C5"/>
    <w:rsid w:val="00086203"/>
    <w:rsid w:val="00086439"/>
    <w:rsid w:val="00087F9B"/>
    <w:rsid w:val="00091112"/>
    <w:rsid w:val="00091CD5"/>
    <w:rsid w:val="000926C8"/>
    <w:rsid w:val="00092E72"/>
    <w:rsid w:val="0009390C"/>
    <w:rsid w:val="00093BC7"/>
    <w:rsid w:val="0009409A"/>
    <w:rsid w:val="000958F4"/>
    <w:rsid w:val="00096489"/>
    <w:rsid w:val="00097020"/>
    <w:rsid w:val="00097701"/>
    <w:rsid w:val="00097AEF"/>
    <w:rsid w:val="000A09B7"/>
    <w:rsid w:val="000A1524"/>
    <w:rsid w:val="000A22CC"/>
    <w:rsid w:val="000A22D7"/>
    <w:rsid w:val="000A2DBD"/>
    <w:rsid w:val="000A3820"/>
    <w:rsid w:val="000A4EA4"/>
    <w:rsid w:val="000A641C"/>
    <w:rsid w:val="000A670A"/>
    <w:rsid w:val="000A697B"/>
    <w:rsid w:val="000B0787"/>
    <w:rsid w:val="000B0EA4"/>
    <w:rsid w:val="000B2351"/>
    <w:rsid w:val="000B29F3"/>
    <w:rsid w:val="000B2A41"/>
    <w:rsid w:val="000B348F"/>
    <w:rsid w:val="000B3532"/>
    <w:rsid w:val="000B35EC"/>
    <w:rsid w:val="000C0743"/>
    <w:rsid w:val="000C0A23"/>
    <w:rsid w:val="000C1A8E"/>
    <w:rsid w:val="000C1B2B"/>
    <w:rsid w:val="000C2588"/>
    <w:rsid w:val="000C2689"/>
    <w:rsid w:val="000C2DC7"/>
    <w:rsid w:val="000C3E2C"/>
    <w:rsid w:val="000C4427"/>
    <w:rsid w:val="000C479F"/>
    <w:rsid w:val="000C57C8"/>
    <w:rsid w:val="000C6559"/>
    <w:rsid w:val="000C65AC"/>
    <w:rsid w:val="000C6B86"/>
    <w:rsid w:val="000C7BE6"/>
    <w:rsid w:val="000D174C"/>
    <w:rsid w:val="000D233B"/>
    <w:rsid w:val="000D2D3D"/>
    <w:rsid w:val="000D3356"/>
    <w:rsid w:val="000D3478"/>
    <w:rsid w:val="000D37B1"/>
    <w:rsid w:val="000D3878"/>
    <w:rsid w:val="000D4D50"/>
    <w:rsid w:val="000D59DB"/>
    <w:rsid w:val="000D610E"/>
    <w:rsid w:val="000D6DD5"/>
    <w:rsid w:val="000D741F"/>
    <w:rsid w:val="000E025B"/>
    <w:rsid w:val="000E07F7"/>
    <w:rsid w:val="000E18CA"/>
    <w:rsid w:val="000E23BF"/>
    <w:rsid w:val="000E2E71"/>
    <w:rsid w:val="000E34F7"/>
    <w:rsid w:val="000E3699"/>
    <w:rsid w:val="000E3A52"/>
    <w:rsid w:val="000E3B33"/>
    <w:rsid w:val="000E4232"/>
    <w:rsid w:val="000E4DD0"/>
    <w:rsid w:val="000E531C"/>
    <w:rsid w:val="000E7781"/>
    <w:rsid w:val="000F016C"/>
    <w:rsid w:val="000F09B0"/>
    <w:rsid w:val="000F1B1D"/>
    <w:rsid w:val="000F281C"/>
    <w:rsid w:val="000F290D"/>
    <w:rsid w:val="000F4CFA"/>
    <w:rsid w:val="000F4E0A"/>
    <w:rsid w:val="000F5890"/>
    <w:rsid w:val="000F60CF"/>
    <w:rsid w:val="000F6150"/>
    <w:rsid w:val="000F6405"/>
    <w:rsid w:val="000F68E8"/>
    <w:rsid w:val="000F6C60"/>
    <w:rsid w:val="000F775D"/>
    <w:rsid w:val="0010024D"/>
    <w:rsid w:val="001005F8"/>
    <w:rsid w:val="001027D8"/>
    <w:rsid w:val="001032C1"/>
    <w:rsid w:val="0010340D"/>
    <w:rsid w:val="00103770"/>
    <w:rsid w:val="00103E38"/>
    <w:rsid w:val="00105607"/>
    <w:rsid w:val="001056D2"/>
    <w:rsid w:val="00105AE8"/>
    <w:rsid w:val="00105C65"/>
    <w:rsid w:val="00106566"/>
    <w:rsid w:val="00106784"/>
    <w:rsid w:val="00106BF4"/>
    <w:rsid w:val="001079FB"/>
    <w:rsid w:val="00110341"/>
    <w:rsid w:val="00110673"/>
    <w:rsid w:val="00110A5C"/>
    <w:rsid w:val="00111D19"/>
    <w:rsid w:val="001122DD"/>
    <w:rsid w:val="00112838"/>
    <w:rsid w:val="001136CF"/>
    <w:rsid w:val="00113754"/>
    <w:rsid w:val="00114547"/>
    <w:rsid w:val="00114676"/>
    <w:rsid w:val="00114827"/>
    <w:rsid w:val="00115895"/>
    <w:rsid w:val="001172AA"/>
    <w:rsid w:val="0012074F"/>
    <w:rsid w:val="001209BD"/>
    <w:rsid w:val="00120EEF"/>
    <w:rsid w:val="00121E2A"/>
    <w:rsid w:val="00122FAC"/>
    <w:rsid w:val="00123900"/>
    <w:rsid w:val="00123C06"/>
    <w:rsid w:val="001240CC"/>
    <w:rsid w:val="00127E41"/>
    <w:rsid w:val="00130522"/>
    <w:rsid w:val="001329A0"/>
    <w:rsid w:val="001352CD"/>
    <w:rsid w:val="00135B6F"/>
    <w:rsid w:val="001378CC"/>
    <w:rsid w:val="00140819"/>
    <w:rsid w:val="00140DD5"/>
    <w:rsid w:val="00140DDB"/>
    <w:rsid w:val="00141E76"/>
    <w:rsid w:val="0014218F"/>
    <w:rsid w:val="001425B9"/>
    <w:rsid w:val="00143251"/>
    <w:rsid w:val="00143F45"/>
    <w:rsid w:val="001446AD"/>
    <w:rsid w:val="0014492A"/>
    <w:rsid w:val="001449CE"/>
    <w:rsid w:val="00144DA8"/>
    <w:rsid w:val="001465CE"/>
    <w:rsid w:val="00146D6E"/>
    <w:rsid w:val="00147CBA"/>
    <w:rsid w:val="00151F10"/>
    <w:rsid w:val="00151FB0"/>
    <w:rsid w:val="00152964"/>
    <w:rsid w:val="001530F2"/>
    <w:rsid w:val="00153EA8"/>
    <w:rsid w:val="0015445A"/>
    <w:rsid w:val="00154AFD"/>
    <w:rsid w:val="0015553F"/>
    <w:rsid w:val="00155A34"/>
    <w:rsid w:val="00156FF4"/>
    <w:rsid w:val="00157148"/>
    <w:rsid w:val="00157640"/>
    <w:rsid w:val="001577B5"/>
    <w:rsid w:val="00157A95"/>
    <w:rsid w:val="00157A97"/>
    <w:rsid w:val="001602E4"/>
    <w:rsid w:val="00160887"/>
    <w:rsid w:val="00161601"/>
    <w:rsid w:val="00161A47"/>
    <w:rsid w:val="00161AEE"/>
    <w:rsid w:val="00162433"/>
    <w:rsid w:val="00162915"/>
    <w:rsid w:val="00162E60"/>
    <w:rsid w:val="001634A3"/>
    <w:rsid w:val="001636BC"/>
    <w:rsid w:val="00164C86"/>
    <w:rsid w:val="00164CAE"/>
    <w:rsid w:val="0016577E"/>
    <w:rsid w:val="00165FEC"/>
    <w:rsid w:val="0016633A"/>
    <w:rsid w:val="00166C62"/>
    <w:rsid w:val="001674AC"/>
    <w:rsid w:val="00171615"/>
    <w:rsid w:val="00171A54"/>
    <w:rsid w:val="0017204B"/>
    <w:rsid w:val="001723FE"/>
    <w:rsid w:val="00172774"/>
    <w:rsid w:val="00174E9C"/>
    <w:rsid w:val="00176B3A"/>
    <w:rsid w:val="00177A6F"/>
    <w:rsid w:val="00181918"/>
    <w:rsid w:val="00181B66"/>
    <w:rsid w:val="001820A4"/>
    <w:rsid w:val="001829C3"/>
    <w:rsid w:val="00183816"/>
    <w:rsid w:val="00183C66"/>
    <w:rsid w:val="00183F6B"/>
    <w:rsid w:val="00184A24"/>
    <w:rsid w:val="00185096"/>
    <w:rsid w:val="00187622"/>
    <w:rsid w:val="00190326"/>
    <w:rsid w:val="00190BDD"/>
    <w:rsid w:val="00191988"/>
    <w:rsid w:val="001923B8"/>
    <w:rsid w:val="00192F25"/>
    <w:rsid w:val="00193C53"/>
    <w:rsid w:val="00194703"/>
    <w:rsid w:val="00195304"/>
    <w:rsid w:val="001959E5"/>
    <w:rsid w:val="0019648B"/>
    <w:rsid w:val="001968F3"/>
    <w:rsid w:val="00197B40"/>
    <w:rsid w:val="00197D00"/>
    <w:rsid w:val="001A0564"/>
    <w:rsid w:val="001A0A23"/>
    <w:rsid w:val="001A3280"/>
    <w:rsid w:val="001A3647"/>
    <w:rsid w:val="001A36E0"/>
    <w:rsid w:val="001A504C"/>
    <w:rsid w:val="001A5E6B"/>
    <w:rsid w:val="001A5F63"/>
    <w:rsid w:val="001A712E"/>
    <w:rsid w:val="001A72BD"/>
    <w:rsid w:val="001B072E"/>
    <w:rsid w:val="001B0A0B"/>
    <w:rsid w:val="001B0D59"/>
    <w:rsid w:val="001B1257"/>
    <w:rsid w:val="001B2E4A"/>
    <w:rsid w:val="001B3291"/>
    <w:rsid w:val="001B3674"/>
    <w:rsid w:val="001B3937"/>
    <w:rsid w:val="001B621F"/>
    <w:rsid w:val="001B75B5"/>
    <w:rsid w:val="001B7C84"/>
    <w:rsid w:val="001C06DC"/>
    <w:rsid w:val="001C09ED"/>
    <w:rsid w:val="001C0E0A"/>
    <w:rsid w:val="001C0FD3"/>
    <w:rsid w:val="001C1146"/>
    <w:rsid w:val="001C13E1"/>
    <w:rsid w:val="001C2CDB"/>
    <w:rsid w:val="001C36B8"/>
    <w:rsid w:val="001C41E8"/>
    <w:rsid w:val="001C42A5"/>
    <w:rsid w:val="001C4659"/>
    <w:rsid w:val="001C4D54"/>
    <w:rsid w:val="001C5299"/>
    <w:rsid w:val="001C5775"/>
    <w:rsid w:val="001C6B25"/>
    <w:rsid w:val="001C6DCF"/>
    <w:rsid w:val="001C6E6E"/>
    <w:rsid w:val="001D00E0"/>
    <w:rsid w:val="001D1218"/>
    <w:rsid w:val="001D206E"/>
    <w:rsid w:val="001D245F"/>
    <w:rsid w:val="001D2A82"/>
    <w:rsid w:val="001D330B"/>
    <w:rsid w:val="001D344B"/>
    <w:rsid w:val="001D4574"/>
    <w:rsid w:val="001D4650"/>
    <w:rsid w:val="001D4B0B"/>
    <w:rsid w:val="001D69E0"/>
    <w:rsid w:val="001D6E68"/>
    <w:rsid w:val="001D727A"/>
    <w:rsid w:val="001E02B8"/>
    <w:rsid w:val="001E0347"/>
    <w:rsid w:val="001E056F"/>
    <w:rsid w:val="001E0E05"/>
    <w:rsid w:val="001E19C9"/>
    <w:rsid w:val="001E1C6A"/>
    <w:rsid w:val="001E21E0"/>
    <w:rsid w:val="001E3635"/>
    <w:rsid w:val="001E391E"/>
    <w:rsid w:val="001E4DC2"/>
    <w:rsid w:val="001E4F1D"/>
    <w:rsid w:val="001E56A6"/>
    <w:rsid w:val="001E639A"/>
    <w:rsid w:val="001E6552"/>
    <w:rsid w:val="001E683B"/>
    <w:rsid w:val="001E6D3B"/>
    <w:rsid w:val="001E71D3"/>
    <w:rsid w:val="001F0E52"/>
    <w:rsid w:val="001F0F98"/>
    <w:rsid w:val="001F27CD"/>
    <w:rsid w:val="001F351F"/>
    <w:rsid w:val="001F3A03"/>
    <w:rsid w:val="001F3F9E"/>
    <w:rsid w:val="001F45BE"/>
    <w:rsid w:val="001F5C69"/>
    <w:rsid w:val="001F6473"/>
    <w:rsid w:val="001F6909"/>
    <w:rsid w:val="001F762A"/>
    <w:rsid w:val="001F7B0D"/>
    <w:rsid w:val="00200887"/>
    <w:rsid w:val="00200A4C"/>
    <w:rsid w:val="00201227"/>
    <w:rsid w:val="0020251A"/>
    <w:rsid w:val="00202641"/>
    <w:rsid w:val="00202802"/>
    <w:rsid w:val="002032B1"/>
    <w:rsid w:val="002032E0"/>
    <w:rsid w:val="00203EE6"/>
    <w:rsid w:val="00204F9C"/>
    <w:rsid w:val="00205FB4"/>
    <w:rsid w:val="002061D8"/>
    <w:rsid w:val="0020740C"/>
    <w:rsid w:val="0021252A"/>
    <w:rsid w:val="002125F9"/>
    <w:rsid w:val="00212B13"/>
    <w:rsid w:val="00212D1F"/>
    <w:rsid w:val="0021324E"/>
    <w:rsid w:val="0021496C"/>
    <w:rsid w:val="00214F22"/>
    <w:rsid w:val="002150FA"/>
    <w:rsid w:val="002151B8"/>
    <w:rsid w:val="002156D0"/>
    <w:rsid w:val="0021643A"/>
    <w:rsid w:val="002218CD"/>
    <w:rsid w:val="002228EE"/>
    <w:rsid w:val="0022299C"/>
    <w:rsid w:val="00222E42"/>
    <w:rsid w:val="00222E89"/>
    <w:rsid w:val="00222EC0"/>
    <w:rsid w:val="00225373"/>
    <w:rsid w:val="00225AA1"/>
    <w:rsid w:val="00226599"/>
    <w:rsid w:val="00226F6B"/>
    <w:rsid w:val="00227746"/>
    <w:rsid w:val="002277F7"/>
    <w:rsid w:val="00230DDC"/>
    <w:rsid w:val="00232074"/>
    <w:rsid w:val="0023262B"/>
    <w:rsid w:val="00232A63"/>
    <w:rsid w:val="00232B16"/>
    <w:rsid w:val="002338DD"/>
    <w:rsid w:val="00234C85"/>
    <w:rsid w:val="00234F53"/>
    <w:rsid w:val="002378F2"/>
    <w:rsid w:val="002407F4"/>
    <w:rsid w:val="00240CFD"/>
    <w:rsid w:val="00240ED7"/>
    <w:rsid w:val="00241D11"/>
    <w:rsid w:val="00244412"/>
    <w:rsid w:val="002450A2"/>
    <w:rsid w:val="0024618C"/>
    <w:rsid w:val="002467A8"/>
    <w:rsid w:val="0024690F"/>
    <w:rsid w:val="002479C8"/>
    <w:rsid w:val="00250367"/>
    <w:rsid w:val="00250CAF"/>
    <w:rsid w:val="00251A1A"/>
    <w:rsid w:val="0025236A"/>
    <w:rsid w:val="00253B57"/>
    <w:rsid w:val="00254437"/>
    <w:rsid w:val="002547B0"/>
    <w:rsid w:val="00255251"/>
    <w:rsid w:val="0025568B"/>
    <w:rsid w:val="00255A6A"/>
    <w:rsid w:val="00255FA8"/>
    <w:rsid w:val="00256032"/>
    <w:rsid w:val="00256E57"/>
    <w:rsid w:val="00260176"/>
    <w:rsid w:val="00261489"/>
    <w:rsid w:val="00261CB0"/>
    <w:rsid w:val="00262252"/>
    <w:rsid w:val="00263AC4"/>
    <w:rsid w:val="0026489B"/>
    <w:rsid w:val="00264A16"/>
    <w:rsid w:val="0026528F"/>
    <w:rsid w:val="0026589A"/>
    <w:rsid w:val="00266A3C"/>
    <w:rsid w:val="00266DA8"/>
    <w:rsid w:val="00267310"/>
    <w:rsid w:val="002677C7"/>
    <w:rsid w:val="002678FE"/>
    <w:rsid w:val="00267AA3"/>
    <w:rsid w:val="00270620"/>
    <w:rsid w:val="00270ABA"/>
    <w:rsid w:val="0027180A"/>
    <w:rsid w:val="00273522"/>
    <w:rsid w:val="00274308"/>
    <w:rsid w:val="002746F2"/>
    <w:rsid w:val="00274E92"/>
    <w:rsid w:val="00275750"/>
    <w:rsid w:val="00275932"/>
    <w:rsid w:val="00276D54"/>
    <w:rsid w:val="002777E5"/>
    <w:rsid w:val="00277A54"/>
    <w:rsid w:val="00277B62"/>
    <w:rsid w:val="00281A01"/>
    <w:rsid w:val="00281E35"/>
    <w:rsid w:val="002834A6"/>
    <w:rsid w:val="00283F33"/>
    <w:rsid w:val="002849D4"/>
    <w:rsid w:val="00284F13"/>
    <w:rsid w:val="00285B23"/>
    <w:rsid w:val="00286932"/>
    <w:rsid w:val="00287655"/>
    <w:rsid w:val="00287BCD"/>
    <w:rsid w:val="00290145"/>
    <w:rsid w:val="00290D03"/>
    <w:rsid w:val="0029142D"/>
    <w:rsid w:val="00291534"/>
    <w:rsid w:val="002915A1"/>
    <w:rsid w:val="00291A83"/>
    <w:rsid w:val="00291B72"/>
    <w:rsid w:val="00292B87"/>
    <w:rsid w:val="00292D42"/>
    <w:rsid w:val="00293222"/>
    <w:rsid w:val="00293434"/>
    <w:rsid w:val="00297649"/>
    <w:rsid w:val="002976B2"/>
    <w:rsid w:val="00297D34"/>
    <w:rsid w:val="002A1742"/>
    <w:rsid w:val="002A1CE7"/>
    <w:rsid w:val="002A2869"/>
    <w:rsid w:val="002A2884"/>
    <w:rsid w:val="002A2962"/>
    <w:rsid w:val="002A29E4"/>
    <w:rsid w:val="002A2D7C"/>
    <w:rsid w:val="002A2EAD"/>
    <w:rsid w:val="002A3872"/>
    <w:rsid w:val="002A3959"/>
    <w:rsid w:val="002A4388"/>
    <w:rsid w:val="002A6DF2"/>
    <w:rsid w:val="002A703E"/>
    <w:rsid w:val="002A7221"/>
    <w:rsid w:val="002A7B46"/>
    <w:rsid w:val="002B022A"/>
    <w:rsid w:val="002B0639"/>
    <w:rsid w:val="002B4138"/>
    <w:rsid w:val="002B46A2"/>
    <w:rsid w:val="002B48B0"/>
    <w:rsid w:val="002B4B0C"/>
    <w:rsid w:val="002B5574"/>
    <w:rsid w:val="002B619C"/>
    <w:rsid w:val="002B74CA"/>
    <w:rsid w:val="002B7BA1"/>
    <w:rsid w:val="002C0638"/>
    <w:rsid w:val="002C11F4"/>
    <w:rsid w:val="002C1BFF"/>
    <w:rsid w:val="002C2536"/>
    <w:rsid w:val="002C312C"/>
    <w:rsid w:val="002C457F"/>
    <w:rsid w:val="002C529C"/>
    <w:rsid w:val="002C52A8"/>
    <w:rsid w:val="002C57E6"/>
    <w:rsid w:val="002D10BE"/>
    <w:rsid w:val="002D128F"/>
    <w:rsid w:val="002D1870"/>
    <w:rsid w:val="002D3757"/>
    <w:rsid w:val="002D5ADD"/>
    <w:rsid w:val="002D62FF"/>
    <w:rsid w:val="002D6C13"/>
    <w:rsid w:val="002D791D"/>
    <w:rsid w:val="002E0EF1"/>
    <w:rsid w:val="002E1355"/>
    <w:rsid w:val="002E169C"/>
    <w:rsid w:val="002E2368"/>
    <w:rsid w:val="002E2F64"/>
    <w:rsid w:val="002E337B"/>
    <w:rsid w:val="002E3653"/>
    <w:rsid w:val="002E393D"/>
    <w:rsid w:val="002E3B1D"/>
    <w:rsid w:val="002E4043"/>
    <w:rsid w:val="002E4666"/>
    <w:rsid w:val="002E533B"/>
    <w:rsid w:val="002E70BE"/>
    <w:rsid w:val="002E713F"/>
    <w:rsid w:val="002E7218"/>
    <w:rsid w:val="002E763A"/>
    <w:rsid w:val="002E78FB"/>
    <w:rsid w:val="002F1616"/>
    <w:rsid w:val="002F1BFB"/>
    <w:rsid w:val="002F1BFC"/>
    <w:rsid w:val="002F1E07"/>
    <w:rsid w:val="002F2D33"/>
    <w:rsid w:val="002F397F"/>
    <w:rsid w:val="002F3E2F"/>
    <w:rsid w:val="002F454D"/>
    <w:rsid w:val="002F4E1F"/>
    <w:rsid w:val="002F5555"/>
    <w:rsid w:val="002F6E2A"/>
    <w:rsid w:val="00300BA9"/>
    <w:rsid w:val="00300F88"/>
    <w:rsid w:val="003013DD"/>
    <w:rsid w:val="00301499"/>
    <w:rsid w:val="003027A2"/>
    <w:rsid w:val="00303476"/>
    <w:rsid w:val="00303775"/>
    <w:rsid w:val="00303B0F"/>
    <w:rsid w:val="00305E6B"/>
    <w:rsid w:val="003067FD"/>
    <w:rsid w:val="003076BA"/>
    <w:rsid w:val="0030787B"/>
    <w:rsid w:val="00307961"/>
    <w:rsid w:val="00307BF4"/>
    <w:rsid w:val="00310258"/>
    <w:rsid w:val="00310AA5"/>
    <w:rsid w:val="00310C0C"/>
    <w:rsid w:val="00312400"/>
    <w:rsid w:val="00312EA1"/>
    <w:rsid w:val="00313372"/>
    <w:rsid w:val="00313A44"/>
    <w:rsid w:val="003153CC"/>
    <w:rsid w:val="003155F5"/>
    <w:rsid w:val="0031740C"/>
    <w:rsid w:val="003174EA"/>
    <w:rsid w:val="00317C18"/>
    <w:rsid w:val="003200A3"/>
    <w:rsid w:val="003208FD"/>
    <w:rsid w:val="00321B7E"/>
    <w:rsid w:val="00322016"/>
    <w:rsid w:val="00323F18"/>
    <w:rsid w:val="00326333"/>
    <w:rsid w:val="00326B48"/>
    <w:rsid w:val="003270B2"/>
    <w:rsid w:val="00327FD6"/>
    <w:rsid w:val="00330F24"/>
    <w:rsid w:val="003325DC"/>
    <w:rsid w:val="00332D22"/>
    <w:rsid w:val="003337E1"/>
    <w:rsid w:val="00334935"/>
    <w:rsid w:val="00335B3C"/>
    <w:rsid w:val="00340B83"/>
    <w:rsid w:val="00340EED"/>
    <w:rsid w:val="00341575"/>
    <w:rsid w:val="00341576"/>
    <w:rsid w:val="0034508E"/>
    <w:rsid w:val="003459E3"/>
    <w:rsid w:val="00345DE0"/>
    <w:rsid w:val="003469E1"/>
    <w:rsid w:val="003476F0"/>
    <w:rsid w:val="00350738"/>
    <w:rsid w:val="00350AA1"/>
    <w:rsid w:val="00350B05"/>
    <w:rsid w:val="00351F8D"/>
    <w:rsid w:val="0035251B"/>
    <w:rsid w:val="00352644"/>
    <w:rsid w:val="00353B78"/>
    <w:rsid w:val="00353DCD"/>
    <w:rsid w:val="003541E4"/>
    <w:rsid w:val="003548E3"/>
    <w:rsid w:val="00356B19"/>
    <w:rsid w:val="00356EAB"/>
    <w:rsid w:val="00357F66"/>
    <w:rsid w:val="003612DF"/>
    <w:rsid w:val="00361421"/>
    <w:rsid w:val="003625D7"/>
    <w:rsid w:val="00362768"/>
    <w:rsid w:val="00362D34"/>
    <w:rsid w:val="00363516"/>
    <w:rsid w:val="00363F0B"/>
    <w:rsid w:val="003650D7"/>
    <w:rsid w:val="00370208"/>
    <w:rsid w:val="0037214D"/>
    <w:rsid w:val="0037572A"/>
    <w:rsid w:val="0037735A"/>
    <w:rsid w:val="003812B9"/>
    <w:rsid w:val="00383B82"/>
    <w:rsid w:val="00383BCA"/>
    <w:rsid w:val="00385BB8"/>
    <w:rsid w:val="00387849"/>
    <w:rsid w:val="003878F8"/>
    <w:rsid w:val="00390079"/>
    <w:rsid w:val="00391872"/>
    <w:rsid w:val="00391CCD"/>
    <w:rsid w:val="00391DAD"/>
    <w:rsid w:val="0039209E"/>
    <w:rsid w:val="003920A9"/>
    <w:rsid w:val="00392738"/>
    <w:rsid w:val="00392A1F"/>
    <w:rsid w:val="00395DEC"/>
    <w:rsid w:val="00396E6C"/>
    <w:rsid w:val="003A010A"/>
    <w:rsid w:val="003A0171"/>
    <w:rsid w:val="003A0606"/>
    <w:rsid w:val="003A0BD3"/>
    <w:rsid w:val="003A188C"/>
    <w:rsid w:val="003A27E6"/>
    <w:rsid w:val="003A375B"/>
    <w:rsid w:val="003A4127"/>
    <w:rsid w:val="003A47EF"/>
    <w:rsid w:val="003A47FA"/>
    <w:rsid w:val="003A4AB9"/>
    <w:rsid w:val="003A4FC6"/>
    <w:rsid w:val="003A52B5"/>
    <w:rsid w:val="003A5EA3"/>
    <w:rsid w:val="003A5F25"/>
    <w:rsid w:val="003A6CAF"/>
    <w:rsid w:val="003A6F45"/>
    <w:rsid w:val="003A7A6D"/>
    <w:rsid w:val="003A7EBC"/>
    <w:rsid w:val="003B0B66"/>
    <w:rsid w:val="003B14E9"/>
    <w:rsid w:val="003B1E07"/>
    <w:rsid w:val="003B2572"/>
    <w:rsid w:val="003B3144"/>
    <w:rsid w:val="003B346B"/>
    <w:rsid w:val="003B5999"/>
    <w:rsid w:val="003B776E"/>
    <w:rsid w:val="003B7B09"/>
    <w:rsid w:val="003C14A7"/>
    <w:rsid w:val="003C19C9"/>
    <w:rsid w:val="003C1F33"/>
    <w:rsid w:val="003C3729"/>
    <w:rsid w:val="003C3D88"/>
    <w:rsid w:val="003C4011"/>
    <w:rsid w:val="003C51AC"/>
    <w:rsid w:val="003C5608"/>
    <w:rsid w:val="003C64DD"/>
    <w:rsid w:val="003C65B0"/>
    <w:rsid w:val="003C71C8"/>
    <w:rsid w:val="003C7AEB"/>
    <w:rsid w:val="003C7D24"/>
    <w:rsid w:val="003C7FF6"/>
    <w:rsid w:val="003D0782"/>
    <w:rsid w:val="003D08C7"/>
    <w:rsid w:val="003D1180"/>
    <w:rsid w:val="003D127E"/>
    <w:rsid w:val="003D2303"/>
    <w:rsid w:val="003D35D6"/>
    <w:rsid w:val="003D3ADE"/>
    <w:rsid w:val="003D4173"/>
    <w:rsid w:val="003D41C7"/>
    <w:rsid w:val="003D4401"/>
    <w:rsid w:val="003D66A9"/>
    <w:rsid w:val="003D770A"/>
    <w:rsid w:val="003E0A53"/>
    <w:rsid w:val="003E1351"/>
    <w:rsid w:val="003E1B6E"/>
    <w:rsid w:val="003E4F20"/>
    <w:rsid w:val="003E6296"/>
    <w:rsid w:val="003E6F24"/>
    <w:rsid w:val="003E71C8"/>
    <w:rsid w:val="003F1B10"/>
    <w:rsid w:val="003F27EF"/>
    <w:rsid w:val="003F44A7"/>
    <w:rsid w:val="003F4B84"/>
    <w:rsid w:val="003F5394"/>
    <w:rsid w:val="003F5535"/>
    <w:rsid w:val="003F6BDA"/>
    <w:rsid w:val="003F79ED"/>
    <w:rsid w:val="003F7E2A"/>
    <w:rsid w:val="004018F6"/>
    <w:rsid w:val="00401E7F"/>
    <w:rsid w:val="004031D0"/>
    <w:rsid w:val="00403599"/>
    <w:rsid w:val="0040515F"/>
    <w:rsid w:val="004059A3"/>
    <w:rsid w:val="00406C75"/>
    <w:rsid w:val="00407B55"/>
    <w:rsid w:val="004100C1"/>
    <w:rsid w:val="00410875"/>
    <w:rsid w:val="0041095F"/>
    <w:rsid w:val="00411808"/>
    <w:rsid w:val="00411CED"/>
    <w:rsid w:val="004121A2"/>
    <w:rsid w:val="004133C3"/>
    <w:rsid w:val="0041351F"/>
    <w:rsid w:val="004139C2"/>
    <w:rsid w:val="00413ED3"/>
    <w:rsid w:val="00414BFC"/>
    <w:rsid w:val="0041612A"/>
    <w:rsid w:val="0041677A"/>
    <w:rsid w:val="00420083"/>
    <w:rsid w:val="004209D0"/>
    <w:rsid w:val="00420C22"/>
    <w:rsid w:val="00424E79"/>
    <w:rsid w:val="00425B68"/>
    <w:rsid w:val="0042607D"/>
    <w:rsid w:val="00426A0D"/>
    <w:rsid w:val="00426B3C"/>
    <w:rsid w:val="00427339"/>
    <w:rsid w:val="004274F1"/>
    <w:rsid w:val="0042764E"/>
    <w:rsid w:val="00427C17"/>
    <w:rsid w:val="0043040F"/>
    <w:rsid w:val="004309ED"/>
    <w:rsid w:val="004313D5"/>
    <w:rsid w:val="00431718"/>
    <w:rsid w:val="00431FB4"/>
    <w:rsid w:val="004337C8"/>
    <w:rsid w:val="0043398E"/>
    <w:rsid w:val="00433C09"/>
    <w:rsid w:val="00433E64"/>
    <w:rsid w:val="00433EEA"/>
    <w:rsid w:val="0043528A"/>
    <w:rsid w:val="00435BC1"/>
    <w:rsid w:val="0043706E"/>
    <w:rsid w:val="004379F7"/>
    <w:rsid w:val="00437BB8"/>
    <w:rsid w:val="004408E2"/>
    <w:rsid w:val="00441666"/>
    <w:rsid w:val="00442CE6"/>
    <w:rsid w:val="00442D6E"/>
    <w:rsid w:val="00443943"/>
    <w:rsid w:val="004440D2"/>
    <w:rsid w:val="00446BA0"/>
    <w:rsid w:val="00447082"/>
    <w:rsid w:val="004472BC"/>
    <w:rsid w:val="004475D6"/>
    <w:rsid w:val="00452E9B"/>
    <w:rsid w:val="00454567"/>
    <w:rsid w:val="00454E92"/>
    <w:rsid w:val="00455F92"/>
    <w:rsid w:val="004569AA"/>
    <w:rsid w:val="00457C2E"/>
    <w:rsid w:val="0046018D"/>
    <w:rsid w:val="00462663"/>
    <w:rsid w:val="00462C07"/>
    <w:rsid w:val="0046404B"/>
    <w:rsid w:val="00464E80"/>
    <w:rsid w:val="00465FAB"/>
    <w:rsid w:val="0046673B"/>
    <w:rsid w:val="00467066"/>
    <w:rsid w:val="00470794"/>
    <w:rsid w:val="00470EE6"/>
    <w:rsid w:val="004710A8"/>
    <w:rsid w:val="00472B30"/>
    <w:rsid w:val="00473B2C"/>
    <w:rsid w:val="00474A63"/>
    <w:rsid w:val="004750D4"/>
    <w:rsid w:val="00477200"/>
    <w:rsid w:val="00477293"/>
    <w:rsid w:val="004808D3"/>
    <w:rsid w:val="00481BB3"/>
    <w:rsid w:val="0048487C"/>
    <w:rsid w:val="00484C4A"/>
    <w:rsid w:val="00487CEC"/>
    <w:rsid w:val="00490561"/>
    <w:rsid w:val="00490C14"/>
    <w:rsid w:val="00491C91"/>
    <w:rsid w:val="00493A31"/>
    <w:rsid w:val="0049402E"/>
    <w:rsid w:val="00496B7D"/>
    <w:rsid w:val="004977F5"/>
    <w:rsid w:val="004A17F1"/>
    <w:rsid w:val="004A1804"/>
    <w:rsid w:val="004A1BDE"/>
    <w:rsid w:val="004A1FAF"/>
    <w:rsid w:val="004A2F27"/>
    <w:rsid w:val="004A32FA"/>
    <w:rsid w:val="004A364A"/>
    <w:rsid w:val="004A5361"/>
    <w:rsid w:val="004A6208"/>
    <w:rsid w:val="004A6214"/>
    <w:rsid w:val="004A640E"/>
    <w:rsid w:val="004A6719"/>
    <w:rsid w:val="004A68FB"/>
    <w:rsid w:val="004A76FD"/>
    <w:rsid w:val="004A7D6A"/>
    <w:rsid w:val="004B083A"/>
    <w:rsid w:val="004B09FA"/>
    <w:rsid w:val="004B1D7E"/>
    <w:rsid w:val="004B24F1"/>
    <w:rsid w:val="004B2ED1"/>
    <w:rsid w:val="004B3969"/>
    <w:rsid w:val="004B439B"/>
    <w:rsid w:val="004B6073"/>
    <w:rsid w:val="004B67F3"/>
    <w:rsid w:val="004B6B6F"/>
    <w:rsid w:val="004B73BB"/>
    <w:rsid w:val="004B7A06"/>
    <w:rsid w:val="004C0776"/>
    <w:rsid w:val="004C1F27"/>
    <w:rsid w:val="004C21E0"/>
    <w:rsid w:val="004C54FC"/>
    <w:rsid w:val="004C65CB"/>
    <w:rsid w:val="004C7C89"/>
    <w:rsid w:val="004D0133"/>
    <w:rsid w:val="004D02BC"/>
    <w:rsid w:val="004D04FD"/>
    <w:rsid w:val="004D0BD9"/>
    <w:rsid w:val="004D2A0C"/>
    <w:rsid w:val="004D35F9"/>
    <w:rsid w:val="004D3CD6"/>
    <w:rsid w:val="004D3D1B"/>
    <w:rsid w:val="004D448D"/>
    <w:rsid w:val="004D4670"/>
    <w:rsid w:val="004D4B5A"/>
    <w:rsid w:val="004D6615"/>
    <w:rsid w:val="004D73E0"/>
    <w:rsid w:val="004E05FA"/>
    <w:rsid w:val="004E17C0"/>
    <w:rsid w:val="004E2EE6"/>
    <w:rsid w:val="004E48A3"/>
    <w:rsid w:val="004E4E6A"/>
    <w:rsid w:val="004E6B61"/>
    <w:rsid w:val="004E73F4"/>
    <w:rsid w:val="004F033B"/>
    <w:rsid w:val="004F127B"/>
    <w:rsid w:val="004F29C0"/>
    <w:rsid w:val="004F3721"/>
    <w:rsid w:val="004F3EC9"/>
    <w:rsid w:val="004F58A1"/>
    <w:rsid w:val="004F679A"/>
    <w:rsid w:val="004F6E1D"/>
    <w:rsid w:val="004F7EE3"/>
    <w:rsid w:val="005002F2"/>
    <w:rsid w:val="005005AE"/>
    <w:rsid w:val="00502034"/>
    <w:rsid w:val="00502489"/>
    <w:rsid w:val="0050291E"/>
    <w:rsid w:val="00503E8A"/>
    <w:rsid w:val="00504593"/>
    <w:rsid w:val="005056F3"/>
    <w:rsid w:val="00507088"/>
    <w:rsid w:val="00507C1A"/>
    <w:rsid w:val="00510903"/>
    <w:rsid w:val="0051132E"/>
    <w:rsid w:val="005119FD"/>
    <w:rsid w:val="00511B86"/>
    <w:rsid w:val="00512056"/>
    <w:rsid w:val="00512081"/>
    <w:rsid w:val="00512617"/>
    <w:rsid w:val="005126FE"/>
    <w:rsid w:val="005128B5"/>
    <w:rsid w:val="005132D9"/>
    <w:rsid w:val="00513606"/>
    <w:rsid w:val="00513C9F"/>
    <w:rsid w:val="0051488D"/>
    <w:rsid w:val="0051495D"/>
    <w:rsid w:val="005170B5"/>
    <w:rsid w:val="005173BF"/>
    <w:rsid w:val="00517989"/>
    <w:rsid w:val="005201A9"/>
    <w:rsid w:val="00520FBF"/>
    <w:rsid w:val="005210B0"/>
    <w:rsid w:val="00521933"/>
    <w:rsid w:val="005222A1"/>
    <w:rsid w:val="005225FE"/>
    <w:rsid w:val="005226AD"/>
    <w:rsid w:val="00522F30"/>
    <w:rsid w:val="00523709"/>
    <w:rsid w:val="0052561D"/>
    <w:rsid w:val="00526042"/>
    <w:rsid w:val="0052654B"/>
    <w:rsid w:val="0053136B"/>
    <w:rsid w:val="005317F8"/>
    <w:rsid w:val="00531FD4"/>
    <w:rsid w:val="0053288E"/>
    <w:rsid w:val="0053337A"/>
    <w:rsid w:val="00534658"/>
    <w:rsid w:val="00534BC5"/>
    <w:rsid w:val="00535104"/>
    <w:rsid w:val="0053657B"/>
    <w:rsid w:val="00536CAC"/>
    <w:rsid w:val="0053713E"/>
    <w:rsid w:val="00537143"/>
    <w:rsid w:val="00537599"/>
    <w:rsid w:val="00540093"/>
    <w:rsid w:val="005406D8"/>
    <w:rsid w:val="005412C8"/>
    <w:rsid w:val="0054194B"/>
    <w:rsid w:val="00542296"/>
    <w:rsid w:val="0054270E"/>
    <w:rsid w:val="00542AAA"/>
    <w:rsid w:val="0054342D"/>
    <w:rsid w:val="005437E7"/>
    <w:rsid w:val="005437FB"/>
    <w:rsid w:val="00543C0A"/>
    <w:rsid w:val="005440CA"/>
    <w:rsid w:val="00544437"/>
    <w:rsid w:val="00545346"/>
    <w:rsid w:val="00546DE4"/>
    <w:rsid w:val="00550133"/>
    <w:rsid w:val="00550235"/>
    <w:rsid w:val="00550C14"/>
    <w:rsid w:val="00550F00"/>
    <w:rsid w:val="00550F1E"/>
    <w:rsid w:val="00551367"/>
    <w:rsid w:val="00553531"/>
    <w:rsid w:val="005555BB"/>
    <w:rsid w:val="005559BF"/>
    <w:rsid w:val="00556AFD"/>
    <w:rsid w:val="00556CD3"/>
    <w:rsid w:val="00557644"/>
    <w:rsid w:val="00557C16"/>
    <w:rsid w:val="005606A5"/>
    <w:rsid w:val="00560704"/>
    <w:rsid w:val="0056223F"/>
    <w:rsid w:val="00563918"/>
    <w:rsid w:val="00564F43"/>
    <w:rsid w:val="00566257"/>
    <w:rsid w:val="00566A3F"/>
    <w:rsid w:val="0057209F"/>
    <w:rsid w:val="00572411"/>
    <w:rsid w:val="00572537"/>
    <w:rsid w:val="00572E8C"/>
    <w:rsid w:val="00572F38"/>
    <w:rsid w:val="0057342F"/>
    <w:rsid w:val="00574124"/>
    <w:rsid w:val="0057513D"/>
    <w:rsid w:val="0057767B"/>
    <w:rsid w:val="00577883"/>
    <w:rsid w:val="00577BEA"/>
    <w:rsid w:val="00577DC5"/>
    <w:rsid w:val="00577F31"/>
    <w:rsid w:val="00580A6B"/>
    <w:rsid w:val="00581DFD"/>
    <w:rsid w:val="005826B4"/>
    <w:rsid w:val="00583D26"/>
    <w:rsid w:val="00584268"/>
    <w:rsid w:val="005867AA"/>
    <w:rsid w:val="0059051C"/>
    <w:rsid w:val="005917D0"/>
    <w:rsid w:val="00591E91"/>
    <w:rsid w:val="0059277A"/>
    <w:rsid w:val="00593543"/>
    <w:rsid w:val="00593BEE"/>
    <w:rsid w:val="005972E9"/>
    <w:rsid w:val="005A057F"/>
    <w:rsid w:val="005A1389"/>
    <w:rsid w:val="005A32BF"/>
    <w:rsid w:val="005A5730"/>
    <w:rsid w:val="005A5C7C"/>
    <w:rsid w:val="005A5FA7"/>
    <w:rsid w:val="005A600A"/>
    <w:rsid w:val="005A6C4F"/>
    <w:rsid w:val="005A75AF"/>
    <w:rsid w:val="005B023C"/>
    <w:rsid w:val="005B02DE"/>
    <w:rsid w:val="005B16D1"/>
    <w:rsid w:val="005B2DA0"/>
    <w:rsid w:val="005B4131"/>
    <w:rsid w:val="005B481E"/>
    <w:rsid w:val="005B4956"/>
    <w:rsid w:val="005C0F07"/>
    <w:rsid w:val="005C126B"/>
    <w:rsid w:val="005C1690"/>
    <w:rsid w:val="005C1DE3"/>
    <w:rsid w:val="005C2307"/>
    <w:rsid w:val="005C3977"/>
    <w:rsid w:val="005C3BAA"/>
    <w:rsid w:val="005C42E5"/>
    <w:rsid w:val="005C4582"/>
    <w:rsid w:val="005C45AA"/>
    <w:rsid w:val="005C5031"/>
    <w:rsid w:val="005C5052"/>
    <w:rsid w:val="005C5BBE"/>
    <w:rsid w:val="005C5D75"/>
    <w:rsid w:val="005C6850"/>
    <w:rsid w:val="005C7A2E"/>
    <w:rsid w:val="005C7E2B"/>
    <w:rsid w:val="005D04A4"/>
    <w:rsid w:val="005D2D70"/>
    <w:rsid w:val="005D30B3"/>
    <w:rsid w:val="005D3E2B"/>
    <w:rsid w:val="005D4598"/>
    <w:rsid w:val="005D52CF"/>
    <w:rsid w:val="005D5651"/>
    <w:rsid w:val="005D6371"/>
    <w:rsid w:val="005D6A82"/>
    <w:rsid w:val="005D6F67"/>
    <w:rsid w:val="005D7E76"/>
    <w:rsid w:val="005E2DF0"/>
    <w:rsid w:val="005E40F5"/>
    <w:rsid w:val="005E4ACC"/>
    <w:rsid w:val="005E5550"/>
    <w:rsid w:val="005E6037"/>
    <w:rsid w:val="005E70C7"/>
    <w:rsid w:val="005F01C3"/>
    <w:rsid w:val="005F32E7"/>
    <w:rsid w:val="005F345A"/>
    <w:rsid w:val="005F37F2"/>
    <w:rsid w:val="005F56B4"/>
    <w:rsid w:val="005F7036"/>
    <w:rsid w:val="00601D7D"/>
    <w:rsid w:val="00601FF5"/>
    <w:rsid w:val="006027D5"/>
    <w:rsid w:val="00602989"/>
    <w:rsid w:val="00603F9E"/>
    <w:rsid w:val="00604652"/>
    <w:rsid w:val="00605034"/>
    <w:rsid w:val="006052A6"/>
    <w:rsid w:val="00605A1B"/>
    <w:rsid w:val="006064E6"/>
    <w:rsid w:val="00606974"/>
    <w:rsid w:val="00610077"/>
    <w:rsid w:val="00610276"/>
    <w:rsid w:val="00610F37"/>
    <w:rsid w:val="006110C2"/>
    <w:rsid w:val="006128ED"/>
    <w:rsid w:val="00614C9B"/>
    <w:rsid w:val="006157A9"/>
    <w:rsid w:val="00617A93"/>
    <w:rsid w:val="00620713"/>
    <w:rsid w:val="00620824"/>
    <w:rsid w:val="0062202C"/>
    <w:rsid w:val="006237DD"/>
    <w:rsid w:val="00623B70"/>
    <w:rsid w:val="00624086"/>
    <w:rsid w:val="006243EA"/>
    <w:rsid w:val="00624696"/>
    <w:rsid w:val="00624DD3"/>
    <w:rsid w:val="00624E62"/>
    <w:rsid w:val="00625280"/>
    <w:rsid w:val="00625BCE"/>
    <w:rsid w:val="00625F44"/>
    <w:rsid w:val="00626701"/>
    <w:rsid w:val="006276E1"/>
    <w:rsid w:val="006310F7"/>
    <w:rsid w:val="00631438"/>
    <w:rsid w:val="00631653"/>
    <w:rsid w:val="006324BE"/>
    <w:rsid w:val="00633068"/>
    <w:rsid w:val="006362AA"/>
    <w:rsid w:val="00636427"/>
    <w:rsid w:val="00637E58"/>
    <w:rsid w:val="006411F6"/>
    <w:rsid w:val="0064205E"/>
    <w:rsid w:val="0064258D"/>
    <w:rsid w:val="0064383D"/>
    <w:rsid w:val="006438D9"/>
    <w:rsid w:val="00644744"/>
    <w:rsid w:val="00645810"/>
    <w:rsid w:val="006459BA"/>
    <w:rsid w:val="0064687B"/>
    <w:rsid w:val="00651BC4"/>
    <w:rsid w:val="00652CB3"/>
    <w:rsid w:val="00652DB2"/>
    <w:rsid w:val="006540D7"/>
    <w:rsid w:val="006543CD"/>
    <w:rsid w:val="006544A2"/>
    <w:rsid w:val="00654F0D"/>
    <w:rsid w:val="00654F8E"/>
    <w:rsid w:val="00655111"/>
    <w:rsid w:val="00656FAC"/>
    <w:rsid w:val="006572DE"/>
    <w:rsid w:val="0065791C"/>
    <w:rsid w:val="0066242B"/>
    <w:rsid w:val="00666693"/>
    <w:rsid w:val="006669C6"/>
    <w:rsid w:val="00667790"/>
    <w:rsid w:val="00667E91"/>
    <w:rsid w:val="00670AD9"/>
    <w:rsid w:val="006713CD"/>
    <w:rsid w:val="0067151C"/>
    <w:rsid w:val="00671D96"/>
    <w:rsid w:val="00672AB8"/>
    <w:rsid w:val="006737E7"/>
    <w:rsid w:val="00673E16"/>
    <w:rsid w:val="00673FF2"/>
    <w:rsid w:val="00675B96"/>
    <w:rsid w:val="006763F3"/>
    <w:rsid w:val="00676AEF"/>
    <w:rsid w:val="00677A8D"/>
    <w:rsid w:val="00677E75"/>
    <w:rsid w:val="00681045"/>
    <w:rsid w:val="006815F7"/>
    <w:rsid w:val="006821D1"/>
    <w:rsid w:val="00683353"/>
    <w:rsid w:val="00684C05"/>
    <w:rsid w:val="00684CE7"/>
    <w:rsid w:val="00685024"/>
    <w:rsid w:val="00686697"/>
    <w:rsid w:val="0068686A"/>
    <w:rsid w:val="00686F7D"/>
    <w:rsid w:val="0068755F"/>
    <w:rsid w:val="00687767"/>
    <w:rsid w:val="006906A6"/>
    <w:rsid w:val="00690DC2"/>
    <w:rsid w:val="00691970"/>
    <w:rsid w:val="00692E23"/>
    <w:rsid w:val="00694EF2"/>
    <w:rsid w:val="00695370"/>
    <w:rsid w:val="00695929"/>
    <w:rsid w:val="00696B2E"/>
    <w:rsid w:val="00697B10"/>
    <w:rsid w:val="006A0718"/>
    <w:rsid w:val="006A210C"/>
    <w:rsid w:val="006A2B26"/>
    <w:rsid w:val="006A340C"/>
    <w:rsid w:val="006A4308"/>
    <w:rsid w:val="006A4D21"/>
    <w:rsid w:val="006A5687"/>
    <w:rsid w:val="006A66A4"/>
    <w:rsid w:val="006A6E33"/>
    <w:rsid w:val="006A7834"/>
    <w:rsid w:val="006B052F"/>
    <w:rsid w:val="006B09D4"/>
    <w:rsid w:val="006B16BC"/>
    <w:rsid w:val="006B16F2"/>
    <w:rsid w:val="006B2B1D"/>
    <w:rsid w:val="006B2FDE"/>
    <w:rsid w:val="006B42A7"/>
    <w:rsid w:val="006B4EA1"/>
    <w:rsid w:val="006B6670"/>
    <w:rsid w:val="006B687A"/>
    <w:rsid w:val="006B7436"/>
    <w:rsid w:val="006B7C5E"/>
    <w:rsid w:val="006C0490"/>
    <w:rsid w:val="006C156E"/>
    <w:rsid w:val="006C2B32"/>
    <w:rsid w:val="006C2FA8"/>
    <w:rsid w:val="006C3009"/>
    <w:rsid w:val="006C4280"/>
    <w:rsid w:val="006C6E16"/>
    <w:rsid w:val="006C6FA7"/>
    <w:rsid w:val="006D24E3"/>
    <w:rsid w:val="006D299E"/>
    <w:rsid w:val="006D484F"/>
    <w:rsid w:val="006D4B80"/>
    <w:rsid w:val="006D4CF5"/>
    <w:rsid w:val="006D5044"/>
    <w:rsid w:val="006D700D"/>
    <w:rsid w:val="006D7D58"/>
    <w:rsid w:val="006E0B2C"/>
    <w:rsid w:val="006E1967"/>
    <w:rsid w:val="006E1E11"/>
    <w:rsid w:val="006E1E16"/>
    <w:rsid w:val="006E2F05"/>
    <w:rsid w:val="006E3359"/>
    <w:rsid w:val="006E3394"/>
    <w:rsid w:val="006E3525"/>
    <w:rsid w:val="006E39CD"/>
    <w:rsid w:val="006E4E8B"/>
    <w:rsid w:val="006E6A4A"/>
    <w:rsid w:val="006E700D"/>
    <w:rsid w:val="006F0459"/>
    <w:rsid w:val="006F33A1"/>
    <w:rsid w:val="006F5397"/>
    <w:rsid w:val="006F5FE3"/>
    <w:rsid w:val="006F627F"/>
    <w:rsid w:val="006F726F"/>
    <w:rsid w:val="006F7FD2"/>
    <w:rsid w:val="00700844"/>
    <w:rsid w:val="007014A5"/>
    <w:rsid w:val="00701525"/>
    <w:rsid w:val="0070216F"/>
    <w:rsid w:val="00702A39"/>
    <w:rsid w:val="00702FCA"/>
    <w:rsid w:val="00703D26"/>
    <w:rsid w:val="0070452D"/>
    <w:rsid w:val="007045A6"/>
    <w:rsid w:val="007050E4"/>
    <w:rsid w:val="00705497"/>
    <w:rsid w:val="007054AD"/>
    <w:rsid w:val="00705D1A"/>
    <w:rsid w:val="00707DE5"/>
    <w:rsid w:val="00710121"/>
    <w:rsid w:val="00710EA9"/>
    <w:rsid w:val="007114E8"/>
    <w:rsid w:val="00711E7E"/>
    <w:rsid w:val="00712650"/>
    <w:rsid w:val="0071278E"/>
    <w:rsid w:val="00712BF3"/>
    <w:rsid w:val="00712D4A"/>
    <w:rsid w:val="00712E90"/>
    <w:rsid w:val="0071498E"/>
    <w:rsid w:val="00714B34"/>
    <w:rsid w:val="00715150"/>
    <w:rsid w:val="00715C7A"/>
    <w:rsid w:val="00717202"/>
    <w:rsid w:val="007175D1"/>
    <w:rsid w:val="00717923"/>
    <w:rsid w:val="00720E61"/>
    <w:rsid w:val="00720F16"/>
    <w:rsid w:val="007211F7"/>
    <w:rsid w:val="00721546"/>
    <w:rsid w:val="00721730"/>
    <w:rsid w:val="00721A66"/>
    <w:rsid w:val="00722267"/>
    <w:rsid w:val="007242AE"/>
    <w:rsid w:val="00726341"/>
    <w:rsid w:val="00727989"/>
    <w:rsid w:val="00727A57"/>
    <w:rsid w:val="00727D35"/>
    <w:rsid w:val="00727F32"/>
    <w:rsid w:val="007305B6"/>
    <w:rsid w:val="007319A1"/>
    <w:rsid w:val="007321AB"/>
    <w:rsid w:val="00732F0D"/>
    <w:rsid w:val="00733512"/>
    <w:rsid w:val="00734136"/>
    <w:rsid w:val="007345E2"/>
    <w:rsid w:val="007347D5"/>
    <w:rsid w:val="007354F8"/>
    <w:rsid w:val="007357D8"/>
    <w:rsid w:val="007359F9"/>
    <w:rsid w:val="007368FA"/>
    <w:rsid w:val="00736A42"/>
    <w:rsid w:val="00737F27"/>
    <w:rsid w:val="0074114D"/>
    <w:rsid w:val="007416CB"/>
    <w:rsid w:val="007416E6"/>
    <w:rsid w:val="00745641"/>
    <w:rsid w:val="00745CC0"/>
    <w:rsid w:val="00752359"/>
    <w:rsid w:val="00752708"/>
    <w:rsid w:val="007542F4"/>
    <w:rsid w:val="00755040"/>
    <w:rsid w:val="00755376"/>
    <w:rsid w:val="00755C3E"/>
    <w:rsid w:val="007563BD"/>
    <w:rsid w:val="00756AD6"/>
    <w:rsid w:val="007606A9"/>
    <w:rsid w:val="00760F35"/>
    <w:rsid w:val="00761795"/>
    <w:rsid w:val="00762204"/>
    <w:rsid w:val="00763EEE"/>
    <w:rsid w:val="0076465A"/>
    <w:rsid w:val="007654FF"/>
    <w:rsid w:val="00766C68"/>
    <w:rsid w:val="007700D5"/>
    <w:rsid w:val="00771D35"/>
    <w:rsid w:val="00774270"/>
    <w:rsid w:val="00774412"/>
    <w:rsid w:val="0077469E"/>
    <w:rsid w:val="00774EAE"/>
    <w:rsid w:val="00776021"/>
    <w:rsid w:val="00776BD4"/>
    <w:rsid w:val="007774BC"/>
    <w:rsid w:val="00777843"/>
    <w:rsid w:val="00777AB0"/>
    <w:rsid w:val="00780456"/>
    <w:rsid w:val="0078086B"/>
    <w:rsid w:val="00781AF8"/>
    <w:rsid w:val="0078261E"/>
    <w:rsid w:val="0078303B"/>
    <w:rsid w:val="00783071"/>
    <w:rsid w:val="0078312F"/>
    <w:rsid w:val="00783D86"/>
    <w:rsid w:val="00784C4E"/>
    <w:rsid w:val="00785357"/>
    <w:rsid w:val="00786519"/>
    <w:rsid w:val="00786C40"/>
    <w:rsid w:val="00786C82"/>
    <w:rsid w:val="00787391"/>
    <w:rsid w:val="00787B5F"/>
    <w:rsid w:val="00787EDA"/>
    <w:rsid w:val="00790664"/>
    <w:rsid w:val="007932A4"/>
    <w:rsid w:val="00793371"/>
    <w:rsid w:val="007937A9"/>
    <w:rsid w:val="00793CE0"/>
    <w:rsid w:val="0079572A"/>
    <w:rsid w:val="0079654A"/>
    <w:rsid w:val="00796CC6"/>
    <w:rsid w:val="007A0C05"/>
    <w:rsid w:val="007A1942"/>
    <w:rsid w:val="007A19F3"/>
    <w:rsid w:val="007A1B1F"/>
    <w:rsid w:val="007A20DF"/>
    <w:rsid w:val="007A38D9"/>
    <w:rsid w:val="007A3CFC"/>
    <w:rsid w:val="007A4C0D"/>
    <w:rsid w:val="007A56B2"/>
    <w:rsid w:val="007A5DCA"/>
    <w:rsid w:val="007A6787"/>
    <w:rsid w:val="007A67E7"/>
    <w:rsid w:val="007A6D53"/>
    <w:rsid w:val="007B09EA"/>
    <w:rsid w:val="007B2411"/>
    <w:rsid w:val="007B2530"/>
    <w:rsid w:val="007B3465"/>
    <w:rsid w:val="007B4AEB"/>
    <w:rsid w:val="007B5A47"/>
    <w:rsid w:val="007B5F76"/>
    <w:rsid w:val="007B6516"/>
    <w:rsid w:val="007B6D73"/>
    <w:rsid w:val="007B79EA"/>
    <w:rsid w:val="007C059B"/>
    <w:rsid w:val="007C0A58"/>
    <w:rsid w:val="007C1300"/>
    <w:rsid w:val="007C1CC8"/>
    <w:rsid w:val="007C353D"/>
    <w:rsid w:val="007C3A2B"/>
    <w:rsid w:val="007C4159"/>
    <w:rsid w:val="007C55FB"/>
    <w:rsid w:val="007C6367"/>
    <w:rsid w:val="007C6AE0"/>
    <w:rsid w:val="007C709C"/>
    <w:rsid w:val="007C7A94"/>
    <w:rsid w:val="007D00A9"/>
    <w:rsid w:val="007D133D"/>
    <w:rsid w:val="007D13CE"/>
    <w:rsid w:val="007D23EF"/>
    <w:rsid w:val="007D2F6F"/>
    <w:rsid w:val="007D32E4"/>
    <w:rsid w:val="007D43C8"/>
    <w:rsid w:val="007D4C18"/>
    <w:rsid w:val="007D4F1D"/>
    <w:rsid w:val="007D58CC"/>
    <w:rsid w:val="007D5AFF"/>
    <w:rsid w:val="007D6332"/>
    <w:rsid w:val="007D63F5"/>
    <w:rsid w:val="007D6D8F"/>
    <w:rsid w:val="007D7131"/>
    <w:rsid w:val="007D7152"/>
    <w:rsid w:val="007E00A1"/>
    <w:rsid w:val="007E13A6"/>
    <w:rsid w:val="007E1B3E"/>
    <w:rsid w:val="007E1B47"/>
    <w:rsid w:val="007E1E8C"/>
    <w:rsid w:val="007E350E"/>
    <w:rsid w:val="007E421C"/>
    <w:rsid w:val="007E7186"/>
    <w:rsid w:val="007E7457"/>
    <w:rsid w:val="007E74C2"/>
    <w:rsid w:val="007E786F"/>
    <w:rsid w:val="007F000E"/>
    <w:rsid w:val="007F05A2"/>
    <w:rsid w:val="007F0814"/>
    <w:rsid w:val="007F18B1"/>
    <w:rsid w:val="007F37CD"/>
    <w:rsid w:val="007F3E77"/>
    <w:rsid w:val="007F3F2A"/>
    <w:rsid w:val="007F5DD2"/>
    <w:rsid w:val="007F73D6"/>
    <w:rsid w:val="007F770F"/>
    <w:rsid w:val="008013F9"/>
    <w:rsid w:val="008016A9"/>
    <w:rsid w:val="008028B5"/>
    <w:rsid w:val="00804738"/>
    <w:rsid w:val="00804914"/>
    <w:rsid w:val="00804B68"/>
    <w:rsid w:val="00805EC2"/>
    <w:rsid w:val="008061A8"/>
    <w:rsid w:val="008071B5"/>
    <w:rsid w:val="0081195A"/>
    <w:rsid w:val="0081240A"/>
    <w:rsid w:val="00812F6D"/>
    <w:rsid w:val="0081346F"/>
    <w:rsid w:val="00814812"/>
    <w:rsid w:val="00814C06"/>
    <w:rsid w:val="00815689"/>
    <w:rsid w:val="008168B5"/>
    <w:rsid w:val="008203B9"/>
    <w:rsid w:val="0082121F"/>
    <w:rsid w:val="00821379"/>
    <w:rsid w:val="008231E0"/>
    <w:rsid w:val="00823D77"/>
    <w:rsid w:val="0082480B"/>
    <w:rsid w:val="0082517D"/>
    <w:rsid w:val="00826980"/>
    <w:rsid w:val="008300BA"/>
    <w:rsid w:val="00830A95"/>
    <w:rsid w:val="00830ACD"/>
    <w:rsid w:val="00830DE7"/>
    <w:rsid w:val="008311F0"/>
    <w:rsid w:val="0083406A"/>
    <w:rsid w:val="00834AD0"/>
    <w:rsid w:val="00836BB1"/>
    <w:rsid w:val="00836D48"/>
    <w:rsid w:val="00837DD6"/>
    <w:rsid w:val="0084064A"/>
    <w:rsid w:val="008407EA"/>
    <w:rsid w:val="00840DEA"/>
    <w:rsid w:val="00840ED1"/>
    <w:rsid w:val="00841D68"/>
    <w:rsid w:val="00842C0D"/>
    <w:rsid w:val="00843BE6"/>
    <w:rsid w:val="00845794"/>
    <w:rsid w:val="00845E6C"/>
    <w:rsid w:val="00845FD8"/>
    <w:rsid w:val="00850B22"/>
    <w:rsid w:val="0085119D"/>
    <w:rsid w:val="008512C8"/>
    <w:rsid w:val="00852241"/>
    <w:rsid w:val="00852744"/>
    <w:rsid w:val="00852937"/>
    <w:rsid w:val="00852D69"/>
    <w:rsid w:val="00852F5E"/>
    <w:rsid w:val="008539F9"/>
    <w:rsid w:val="00854693"/>
    <w:rsid w:val="00856F8D"/>
    <w:rsid w:val="0086034C"/>
    <w:rsid w:val="008618A6"/>
    <w:rsid w:val="00861BBD"/>
    <w:rsid w:val="00862CD6"/>
    <w:rsid w:val="00862F67"/>
    <w:rsid w:val="00863412"/>
    <w:rsid w:val="00864797"/>
    <w:rsid w:val="0086502D"/>
    <w:rsid w:val="00865E02"/>
    <w:rsid w:val="0086777B"/>
    <w:rsid w:val="00874994"/>
    <w:rsid w:val="008752E1"/>
    <w:rsid w:val="00875B4D"/>
    <w:rsid w:val="00875F5B"/>
    <w:rsid w:val="008772EB"/>
    <w:rsid w:val="008779D9"/>
    <w:rsid w:val="00877CCB"/>
    <w:rsid w:val="0088071F"/>
    <w:rsid w:val="008807C8"/>
    <w:rsid w:val="00880F78"/>
    <w:rsid w:val="0088230F"/>
    <w:rsid w:val="008843EC"/>
    <w:rsid w:val="008848C7"/>
    <w:rsid w:val="0089152D"/>
    <w:rsid w:val="00891649"/>
    <w:rsid w:val="008916B2"/>
    <w:rsid w:val="00891883"/>
    <w:rsid w:val="00892011"/>
    <w:rsid w:val="00892F07"/>
    <w:rsid w:val="00893224"/>
    <w:rsid w:val="00894070"/>
    <w:rsid w:val="00894FF0"/>
    <w:rsid w:val="00895365"/>
    <w:rsid w:val="00895B8E"/>
    <w:rsid w:val="00895F0D"/>
    <w:rsid w:val="008964D7"/>
    <w:rsid w:val="00896ABD"/>
    <w:rsid w:val="00896DC3"/>
    <w:rsid w:val="0089780F"/>
    <w:rsid w:val="008979F5"/>
    <w:rsid w:val="00897EBF"/>
    <w:rsid w:val="008A1D24"/>
    <w:rsid w:val="008A2397"/>
    <w:rsid w:val="008A33DC"/>
    <w:rsid w:val="008A3D14"/>
    <w:rsid w:val="008A5317"/>
    <w:rsid w:val="008A5700"/>
    <w:rsid w:val="008A6064"/>
    <w:rsid w:val="008B00FB"/>
    <w:rsid w:val="008B18A0"/>
    <w:rsid w:val="008B2A7A"/>
    <w:rsid w:val="008B4133"/>
    <w:rsid w:val="008B4843"/>
    <w:rsid w:val="008B5C39"/>
    <w:rsid w:val="008B5ED4"/>
    <w:rsid w:val="008B5FCA"/>
    <w:rsid w:val="008B6047"/>
    <w:rsid w:val="008B7206"/>
    <w:rsid w:val="008B7CDB"/>
    <w:rsid w:val="008B7D7B"/>
    <w:rsid w:val="008B7FAA"/>
    <w:rsid w:val="008C0051"/>
    <w:rsid w:val="008C0AB4"/>
    <w:rsid w:val="008C24D6"/>
    <w:rsid w:val="008C3BA5"/>
    <w:rsid w:val="008C4822"/>
    <w:rsid w:val="008C5103"/>
    <w:rsid w:val="008C575C"/>
    <w:rsid w:val="008C6F78"/>
    <w:rsid w:val="008C6F83"/>
    <w:rsid w:val="008C705F"/>
    <w:rsid w:val="008C7EE7"/>
    <w:rsid w:val="008D042B"/>
    <w:rsid w:val="008D0B40"/>
    <w:rsid w:val="008D1797"/>
    <w:rsid w:val="008D19F9"/>
    <w:rsid w:val="008D3864"/>
    <w:rsid w:val="008D39E7"/>
    <w:rsid w:val="008D3CB2"/>
    <w:rsid w:val="008D3FF0"/>
    <w:rsid w:val="008D490D"/>
    <w:rsid w:val="008D4B6A"/>
    <w:rsid w:val="008D4EE7"/>
    <w:rsid w:val="008D5286"/>
    <w:rsid w:val="008D585C"/>
    <w:rsid w:val="008D62B9"/>
    <w:rsid w:val="008E174A"/>
    <w:rsid w:val="008E1951"/>
    <w:rsid w:val="008E2044"/>
    <w:rsid w:val="008E26A8"/>
    <w:rsid w:val="008E30A5"/>
    <w:rsid w:val="008E332D"/>
    <w:rsid w:val="008E3569"/>
    <w:rsid w:val="008E4522"/>
    <w:rsid w:val="008E4D26"/>
    <w:rsid w:val="008E5A10"/>
    <w:rsid w:val="008F1894"/>
    <w:rsid w:val="008F28D2"/>
    <w:rsid w:val="008F35C2"/>
    <w:rsid w:val="008F3BF8"/>
    <w:rsid w:val="008F53D0"/>
    <w:rsid w:val="008F5F6C"/>
    <w:rsid w:val="008F5FBC"/>
    <w:rsid w:val="008F7CDD"/>
    <w:rsid w:val="00900023"/>
    <w:rsid w:val="00900310"/>
    <w:rsid w:val="00900CB1"/>
    <w:rsid w:val="009012AB"/>
    <w:rsid w:val="009017B1"/>
    <w:rsid w:val="00903012"/>
    <w:rsid w:val="00904F2C"/>
    <w:rsid w:val="00904F8A"/>
    <w:rsid w:val="0090559A"/>
    <w:rsid w:val="00905D31"/>
    <w:rsid w:val="00906CA3"/>
    <w:rsid w:val="00906E8D"/>
    <w:rsid w:val="00907693"/>
    <w:rsid w:val="00910D3E"/>
    <w:rsid w:val="00911E43"/>
    <w:rsid w:val="00912046"/>
    <w:rsid w:val="0091257A"/>
    <w:rsid w:val="009125E1"/>
    <w:rsid w:val="00912878"/>
    <w:rsid w:val="00912B64"/>
    <w:rsid w:val="00913589"/>
    <w:rsid w:val="00914402"/>
    <w:rsid w:val="0091474D"/>
    <w:rsid w:val="00914B47"/>
    <w:rsid w:val="00914C5E"/>
    <w:rsid w:val="00914CB6"/>
    <w:rsid w:val="00915311"/>
    <w:rsid w:val="00915C91"/>
    <w:rsid w:val="00915DDA"/>
    <w:rsid w:val="009162B0"/>
    <w:rsid w:val="0091767D"/>
    <w:rsid w:val="00917A66"/>
    <w:rsid w:val="00920085"/>
    <w:rsid w:val="009200A5"/>
    <w:rsid w:val="0092206B"/>
    <w:rsid w:val="00923234"/>
    <w:rsid w:val="00924101"/>
    <w:rsid w:val="00925206"/>
    <w:rsid w:val="00926A22"/>
    <w:rsid w:val="009277DF"/>
    <w:rsid w:val="009278C9"/>
    <w:rsid w:val="009301FA"/>
    <w:rsid w:val="009302D5"/>
    <w:rsid w:val="00931B1C"/>
    <w:rsid w:val="00932286"/>
    <w:rsid w:val="00932768"/>
    <w:rsid w:val="00932E2C"/>
    <w:rsid w:val="00934664"/>
    <w:rsid w:val="00934E81"/>
    <w:rsid w:val="00935F0E"/>
    <w:rsid w:val="00937048"/>
    <w:rsid w:val="009370CE"/>
    <w:rsid w:val="00937200"/>
    <w:rsid w:val="009376E3"/>
    <w:rsid w:val="00940744"/>
    <w:rsid w:val="0094135D"/>
    <w:rsid w:val="00943A94"/>
    <w:rsid w:val="00943F80"/>
    <w:rsid w:val="00945603"/>
    <w:rsid w:val="00945703"/>
    <w:rsid w:val="00950E0F"/>
    <w:rsid w:val="009512C6"/>
    <w:rsid w:val="00951A6B"/>
    <w:rsid w:val="009521FF"/>
    <w:rsid w:val="0095307B"/>
    <w:rsid w:val="00955722"/>
    <w:rsid w:val="00957250"/>
    <w:rsid w:val="009579FD"/>
    <w:rsid w:val="00957EAE"/>
    <w:rsid w:val="00960826"/>
    <w:rsid w:val="00961B48"/>
    <w:rsid w:val="009623EE"/>
    <w:rsid w:val="009628B4"/>
    <w:rsid w:val="00963B12"/>
    <w:rsid w:val="009648E7"/>
    <w:rsid w:val="00964DAC"/>
    <w:rsid w:val="009655C7"/>
    <w:rsid w:val="00966153"/>
    <w:rsid w:val="009664CA"/>
    <w:rsid w:val="0097049D"/>
    <w:rsid w:val="0097056E"/>
    <w:rsid w:val="0097147F"/>
    <w:rsid w:val="00972344"/>
    <w:rsid w:val="00972991"/>
    <w:rsid w:val="00972D77"/>
    <w:rsid w:val="009737A3"/>
    <w:rsid w:val="009741E9"/>
    <w:rsid w:val="00974D13"/>
    <w:rsid w:val="009767BE"/>
    <w:rsid w:val="00976CAB"/>
    <w:rsid w:val="00976CE5"/>
    <w:rsid w:val="00977B5D"/>
    <w:rsid w:val="00980881"/>
    <w:rsid w:val="009808D1"/>
    <w:rsid w:val="00983CF1"/>
    <w:rsid w:val="0098453E"/>
    <w:rsid w:val="00987823"/>
    <w:rsid w:val="00993738"/>
    <w:rsid w:val="00993C72"/>
    <w:rsid w:val="009942C6"/>
    <w:rsid w:val="009962FE"/>
    <w:rsid w:val="00997092"/>
    <w:rsid w:val="009A06A8"/>
    <w:rsid w:val="009A1734"/>
    <w:rsid w:val="009A2737"/>
    <w:rsid w:val="009A2F9C"/>
    <w:rsid w:val="009A3F5C"/>
    <w:rsid w:val="009A482E"/>
    <w:rsid w:val="009A569E"/>
    <w:rsid w:val="009A62BF"/>
    <w:rsid w:val="009A660E"/>
    <w:rsid w:val="009A7CE0"/>
    <w:rsid w:val="009B0545"/>
    <w:rsid w:val="009B2574"/>
    <w:rsid w:val="009B34D2"/>
    <w:rsid w:val="009B3D7B"/>
    <w:rsid w:val="009B46AF"/>
    <w:rsid w:val="009B4964"/>
    <w:rsid w:val="009B49AF"/>
    <w:rsid w:val="009B57A6"/>
    <w:rsid w:val="009B59CB"/>
    <w:rsid w:val="009B5AF0"/>
    <w:rsid w:val="009B732B"/>
    <w:rsid w:val="009B73F1"/>
    <w:rsid w:val="009B74E1"/>
    <w:rsid w:val="009B79E4"/>
    <w:rsid w:val="009C12FB"/>
    <w:rsid w:val="009C26D6"/>
    <w:rsid w:val="009C2941"/>
    <w:rsid w:val="009C29CC"/>
    <w:rsid w:val="009C2B08"/>
    <w:rsid w:val="009C30A6"/>
    <w:rsid w:val="009C47F0"/>
    <w:rsid w:val="009C4C95"/>
    <w:rsid w:val="009C5DA9"/>
    <w:rsid w:val="009C5EBA"/>
    <w:rsid w:val="009C6275"/>
    <w:rsid w:val="009C63AF"/>
    <w:rsid w:val="009C6FC6"/>
    <w:rsid w:val="009C774F"/>
    <w:rsid w:val="009C7AF2"/>
    <w:rsid w:val="009D0D7F"/>
    <w:rsid w:val="009D19C0"/>
    <w:rsid w:val="009D26CA"/>
    <w:rsid w:val="009D27D6"/>
    <w:rsid w:val="009D2E61"/>
    <w:rsid w:val="009D4DD6"/>
    <w:rsid w:val="009D4EAE"/>
    <w:rsid w:val="009D6D50"/>
    <w:rsid w:val="009D7F16"/>
    <w:rsid w:val="009E28D5"/>
    <w:rsid w:val="009E38C3"/>
    <w:rsid w:val="009E3BC1"/>
    <w:rsid w:val="009E47CB"/>
    <w:rsid w:val="009E5E8F"/>
    <w:rsid w:val="009E714D"/>
    <w:rsid w:val="009E7400"/>
    <w:rsid w:val="009E7F49"/>
    <w:rsid w:val="009F1DCF"/>
    <w:rsid w:val="009F23AC"/>
    <w:rsid w:val="009F2698"/>
    <w:rsid w:val="009F288F"/>
    <w:rsid w:val="009F2960"/>
    <w:rsid w:val="009F2D97"/>
    <w:rsid w:val="009F57C5"/>
    <w:rsid w:val="009F69C0"/>
    <w:rsid w:val="009F6FB4"/>
    <w:rsid w:val="009F7D33"/>
    <w:rsid w:val="00A01B5A"/>
    <w:rsid w:val="00A03FAD"/>
    <w:rsid w:val="00A044B8"/>
    <w:rsid w:val="00A044DB"/>
    <w:rsid w:val="00A0519D"/>
    <w:rsid w:val="00A05895"/>
    <w:rsid w:val="00A05C0A"/>
    <w:rsid w:val="00A05C92"/>
    <w:rsid w:val="00A065EC"/>
    <w:rsid w:val="00A06FB7"/>
    <w:rsid w:val="00A07B00"/>
    <w:rsid w:val="00A07F70"/>
    <w:rsid w:val="00A10969"/>
    <w:rsid w:val="00A129C6"/>
    <w:rsid w:val="00A12F6B"/>
    <w:rsid w:val="00A15ED2"/>
    <w:rsid w:val="00A17069"/>
    <w:rsid w:val="00A1752F"/>
    <w:rsid w:val="00A20E68"/>
    <w:rsid w:val="00A20FD6"/>
    <w:rsid w:val="00A2198C"/>
    <w:rsid w:val="00A21A04"/>
    <w:rsid w:val="00A23B24"/>
    <w:rsid w:val="00A23D08"/>
    <w:rsid w:val="00A249CF"/>
    <w:rsid w:val="00A252DF"/>
    <w:rsid w:val="00A25BFA"/>
    <w:rsid w:val="00A2680B"/>
    <w:rsid w:val="00A26B0D"/>
    <w:rsid w:val="00A26E1B"/>
    <w:rsid w:val="00A2718E"/>
    <w:rsid w:val="00A302D2"/>
    <w:rsid w:val="00A30A0D"/>
    <w:rsid w:val="00A3135A"/>
    <w:rsid w:val="00A31860"/>
    <w:rsid w:val="00A330D0"/>
    <w:rsid w:val="00A331A4"/>
    <w:rsid w:val="00A352E5"/>
    <w:rsid w:val="00A3596B"/>
    <w:rsid w:val="00A406F0"/>
    <w:rsid w:val="00A40C55"/>
    <w:rsid w:val="00A41082"/>
    <w:rsid w:val="00A44AD2"/>
    <w:rsid w:val="00A459FB"/>
    <w:rsid w:val="00A463A3"/>
    <w:rsid w:val="00A46E06"/>
    <w:rsid w:val="00A474A8"/>
    <w:rsid w:val="00A47880"/>
    <w:rsid w:val="00A50732"/>
    <w:rsid w:val="00A50BC3"/>
    <w:rsid w:val="00A5112C"/>
    <w:rsid w:val="00A5341D"/>
    <w:rsid w:val="00A53E54"/>
    <w:rsid w:val="00A546F7"/>
    <w:rsid w:val="00A547BF"/>
    <w:rsid w:val="00A55C6B"/>
    <w:rsid w:val="00A55E0D"/>
    <w:rsid w:val="00A565A0"/>
    <w:rsid w:val="00A56665"/>
    <w:rsid w:val="00A56964"/>
    <w:rsid w:val="00A56C60"/>
    <w:rsid w:val="00A60D2C"/>
    <w:rsid w:val="00A61FE5"/>
    <w:rsid w:val="00A64315"/>
    <w:rsid w:val="00A64818"/>
    <w:rsid w:val="00A70699"/>
    <w:rsid w:val="00A7105F"/>
    <w:rsid w:val="00A712DA"/>
    <w:rsid w:val="00A71F14"/>
    <w:rsid w:val="00A723F2"/>
    <w:rsid w:val="00A7270F"/>
    <w:rsid w:val="00A72AF7"/>
    <w:rsid w:val="00A72E12"/>
    <w:rsid w:val="00A73C0A"/>
    <w:rsid w:val="00A7440D"/>
    <w:rsid w:val="00A74C4E"/>
    <w:rsid w:val="00A74E48"/>
    <w:rsid w:val="00A75481"/>
    <w:rsid w:val="00A75C07"/>
    <w:rsid w:val="00A760E7"/>
    <w:rsid w:val="00A76E77"/>
    <w:rsid w:val="00A77617"/>
    <w:rsid w:val="00A80542"/>
    <w:rsid w:val="00A81397"/>
    <w:rsid w:val="00A8163A"/>
    <w:rsid w:val="00A835AF"/>
    <w:rsid w:val="00A84F8E"/>
    <w:rsid w:val="00A86859"/>
    <w:rsid w:val="00A9172F"/>
    <w:rsid w:val="00A9249D"/>
    <w:rsid w:val="00A93F01"/>
    <w:rsid w:val="00A94E36"/>
    <w:rsid w:val="00A9518C"/>
    <w:rsid w:val="00A95C7A"/>
    <w:rsid w:val="00A97DD9"/>
    <w:rsid w:val="00AA1CFF"/>
    <w:rsid w:val="00AA2420"/>
    <w:rsid w:val="00AA2535"/>
    <w:rsid w:val="00AA2D81"/>
    <w:rsid w:val="00AA4B83"/>
    <w:rsid w:val="00AA4FB9"/>
    <w:rsid w:val="00AA6546"/>
    <w:rsid w:val="00AA725E"/>
    <w:rsid w:val="00AB27EF"/>
    <w:rsid w:val="00AB2E08"/>
    <w:rsid w:val="00AB3E6D"/>
    <w:rsid w:val="00AB48E1"/>
    <w:rsid w:val="00AB4F23"/>
    <w:rsid w:val="00AB4F56"/>
    <w:rsid w:val="00AB7297"/>
    <w:rsid w:val="00AB7D66"/>
    <w:rsid w:val="00AC0004"/>
    <w:rsid w:val="00AC1BD3"/>
    <w:rsid w:val="00AC26BD"/>
    <w:rsid w:val="00AC2763"/>
    <w:rsid w:val="00AC3954"/>
    <w:rsid w:val="00AC4A11"/>
    <w:rsid w:val="00AC523D"/>
    <w:rsid w:val="00AC655F"/>
    <w:rsid w:val="00AC7D47"/>
    <w:rsid w:val="00AD0E7A"/>
    <w:rsid w:val="00AD1F6B"/>
    <w:rsid w:val="00AD247C"/>
    <w:rsid w:val="00AD26FA"/>
    <w:rsid w:val="00AD2E5F"/>
    <w:rsid w:val="00AD44D8"/>
    <w:rsid w:val="00AD4509"/>
    <w:rsid w:val="00AD4FB4"/>
    <w:rsid w:val="00AD5BC6"/>
    <w:rsid w:val="00AD5C59"/>
    <w:rsid w:val="00AD6790"/>
    <w:rsid w:val="00AD7137"/>
    <w:rsid w:val="00AD7EF9"/>
    <w:rsid w:val="00AE0734"/>
    <w:rsid w:val="00AE093C"/>
    <w:rsid w:val="00AE099A"/>
    <w:rsid w:val="00AE0D58"/>
    <w:rsid w:val="00AE1B88"/>
    <w:rsid w:val="00AE53B6"/>
    <w:rsid w:val="00AE5B17"/>
    <w:rsid w:val="00AE6E83"/>
    <w:rsid w:val="00AE7569"/>
    <w:rsid w:val="00AE770C"/>
    <w:rsid w:val="00AF03B2"/>
    <w:rsid w:val="00AF05FC"/>
    <w:rsid w:val="00AF12CA"/>
    <w:rsid w:val="00AF153A"/>
    <w:rsid w:val="00AF1BB3"/>
    <w:rsid w:val="00AF2BA7"/>
    <w:rsid w:val="00AF2C58"/>
    <w:rsid w:val="00AF2EFB"/>
    <w:rsid w:val="00AF316D"/>
    <w:rsid w:val="00AF3BFC"/>
    <w:rsid w:val="00AF3F70"/>
    <w:rsid w:val="00AF433C"/>
    <w:rsid w:val="00AF4477"/>
    <w:rsid w:val="00AF5A3C"/>
    <w:rsid w:val="00AF678A"/>
    <w:rsid w:val="00AF77C0"/>
    <w:rsid w:val="00AF7F3A"/>
    <w:rsid w:val="00B0016F"/>
    <w:rsid w:val="00B0023B"/>
    <w:rsid w:val="00B00525"/>
    <w:rsid w:val="00B0094E"/>
    <w:rsid w:val="00B01BED"/>
    <w:rsid w:val="00B01D02"/>
    <w:rsid w:val="00B03DBA"/>
    <w:rsid w:val="00B041D3"/>
    <w:rsid w:val="00B05A7F"/>
    <w:rsid w:val="00B05C68"/>
    <w:rsid w:val="00B07065"/>
    <w:rsid w:val="00B074E3"/>
    <w:rsid w:val="00B07BDD"/>
    <w:rsid w:val="00B07EC0"/>
    <w:rsid w:val="00B10625"/>
    <w:rsid w:val="00B1143A"/>
    <w:rsid w:val="00B12649"/>
    <w:rsid w:val="00B12949"/>
    <w:rsid w:val="00B13048"/>
    <w:rsid w:val="00B131F1"/>
    <w:rsid w:val="00B13EC4"/>
    <w:rsid w:val="00B14508"/>
    <w:rsid w:val="00B14C9E"/>
    <w:rsid w:val="00B158C7"/>
    <w:rsid w:val="00B15C4C"/>
    <w:rsid w:val="00B16CF3"/>
    <w:rsid w:val="00B16EAD"/>
    <w:rsid w:val="00B17CED"/>
    <w:rsid w:val="00B202CC"/>
    <w:rsid w:val="00B22DBA"/>
    <w:rsid w:val="00B247F2"/>
    <w:rsid w:val="00B24A20"/>
    <w:rsid w:val="00B2523F"/>
    <w:rsid w:val="00B253B2"/>
    <w:rsid w:val="00B26BCD"/>
    <w:rsid w:val="00B26BFA"/>
    <w:rsid w:val="00B27A94"/>
    <w:rsid w:val="00B27B3E"/>
    <w:rsid w:val="00B30139"/>
    <w:rsid w:val="00B30181"/>
    <w:rsid w:val="00B31AEC"/>
    <w:rsid w:val="00B32B93"/>
    <w:rsid w:val="00B33D58"/>
    <w:rsid w:val="00B33E3D"/>
    <w:rsid w:val="00B34238"/>
    <w:rsid w:val="00B345AF"/>
    <w:rsid w:val="00B366AA"/>
    <w:rsid w:val="00B36CC4"/>
    <w:rsid w:val="00B373E4"/>
    <w:rsid w:val="00B37517"/>
    <w:rsid w:val="00B375F3"/>
    <w:rsid w:val="00B375F4"/>
    <w:rsid w:val="00B41264"/>
    <w:rsid w:val="00B43B10"/>
    <w:rsid w:val="00B4443A"/>
    <w:rsid w:val="00B4531D"/>
    <w:rsid w:val="00B45555"/>
    <w:rsid w:val="00B4656B"/>
    <w:rsid w:val="00B469D6"/>
    <w:rsid w:val="00B46E47"/>
    <w:rsid w:val="00B50112"/>
    <w:rsid w:val="00B50FD4"/>
    <w:rsid w:val="00B52280"/>
    <w:rsid w:val="00B536E0"/>
    <w:rsid w:val="00B537D7"/>
    <w:rsid w:val="00B5496B"/>
    <w:rsid w:val="00B54C79"/>
    <w:rsid w:val="00B556C6"/>
    <w:rsid w:val="00B5643D"/>
    <w:rsid w:val="00B57413"/>
    <w:rsid w:val="00B57B0B"/>
    <w:rsid w:val="00B61102"/>
    <w:rsid w:val="00B61566"/>
    <w:rsid w:val="00B61CDD"/>
    <w:rsid w:val="00B6236E"/>
    <w:rsid w:val="00B62E3C"/>
    <w:rsid w:val="00B63632"/>
    <w:rsid w:val="00B64781"/>
    <w:rsid w:val="00B64D90"/>
    <w:rsid w:val="00B65D25"/>
    <w:rsid w:val="00B66617"/>
    <w:rsid w:val="00B66635"/>
    <w:rsid w:val="00B71035"/>
    <w:rsid w:val="00B71254"/>
    <w:rsid w:val="00B713D1"/>
    <w:rsid w:val="00B72947"/>
    <w:rsid w:val="00B72C99"/>
    <w:rsid w:val="00B73194"/>
    <w:rsid w:val="00B73BFB"/>
    <w:rsid w:val="00B74930"/>
    <w:rsid w:val="00B75BD1"/>
    <w:rsid w:val="00B769AA"/>
    <w:rsid w:val="00B800F7"/>
    <w:rsid w:val="00B806C4"/>
    <w:rsid w:val="00B80DCA"/>
    <w:rsid w:val="00B8169F"/>
    <w:rsid w:val="00B81A0D"/>
    <w:rsid w:val="00B81CF5"/>
    <w:rsid w:val="00B81D41"/>
    <w:rsid w:val="00B82078"/>
    <w:rsid w:val="00B82C8E"/>
    <w:rsid w:val="00B8411B"/>
    <w:rsid w:val="00B84B88"/>
    <w:rsid w:val="00B84E7D"/>
    <w:rsid w:val="00B85848"/>
    <w:rsid w:val="00B8585E"/>
    <w:rsid w:val="00B858E0"/>
    <w:rsid w:val="00B86501"/>
    <w:rsid w:val="00B86553"/>
    <w:rsid w:val="00B866FA"/>
    <w:rsid w:val="00B8674F"/>
    <w:rsid w:val="00B90F28"/>
    <w:rsid w:val="00B91346"/>
    <w:rsid w:val="00B9192D"/>
    <w:rsid w:val="00B92182"/>
    <w:rsid w:val="00B926D4"/>
    <w:rsid w:val="00B92C93"/>
    <w:rsid w:val="00B92CEE"/>
    <w:rsid w:val="00B96895"/>
    <w:rsid w:val="00B96CD0"/>
    <w:rsid w:val="00B96F21"/>
    <w:rsid w:val="00BA20C1"/>
    <w:rsid w:val="00BA2ABE"/>
    <w:rsid w:val="00BA2F97"/>
    <w:rsid w:val="00BA39A7"/>
    <w:rsid w:val="00BA40AA"/>
    <w:rsid w:val="00BA460E"/>
    <w:rsid w:val="00BA4D2F"/>
    <w:rsid w:val="00BA4E9D"/>
    <w:rsid w:val="00BA580F"/>
    <w:rsid w:val="00BA7754"/>
    <w:rsid w:val="00BB17D3"/>
    <w:rsid w:val="00BB1A52"/>
    <w:rsid w:val="00BB1C3D"/>
    <w:rsid w:val="00BB35F4"/>
    <w:rsid w:val="00BB3AE1"/>
    <w:rsid w:val="00BB421D"/>
    <w:rsid w:val="00BB4EFD"/>
    <w:rsid w:val="00BB6792"/>
    <w:rsid w:val="00BB77B8"/>
    <w:rsid w:val="00BB7DB3"/>
    <w:rsid w:val="00BC012F"/>
    <w:rsid w:val="00BC13ED"/>
    <w:rsid w:val="00BC13FF"/>
    <w:rsid w:val="00BC1B5B"/>
    <w:rsid w:val="00BC1E11"/>
    <w:rsid w:val="00BC306E"/>
    <w:rsid w:val="00BC410D"/>
    <w:rsid w:val="00BC4E2A"/>
    <w:rsid w:val="00BC528B"/>
    <w:rsid w:val="00BC545C"/>
    <w:rsid w:val="00BC6D68"/>
    <w:rsid w:val="00BC709B"/>
    <w:rsid w:val="00BC72DA"/>
    <w:rsid w:val="00BC7861"/>
    <w:rsid w:val="00BD1AB3"/>
    <w:rsid w:val="00BD3466"/>
    <w:rsid w:val="00BD3D16"/>
    <w:rsid w:val="00BD4301"/>
    <w:rsid w:val="00BD558B"/>
    <w:rsid w:val="00BD5FDB"/>
    <w:rsid w:val="00BD6078"/>
    <w:rsid w:val="00BD673D"/>
    <w:rsid w:val="00BD6919"/>
    <w:rsid w:val="00BD7C04"/>
    <w:rsid w:val="00BE0A6E"/>
    <w:rsid w:val="00BE0D8A"/>
    <w:rsid w:val="00BE1BA8"/>
    <w:rsid w:val="00BE2761"/>
    <w:rsid w:val="00BE2D9F"/>
    <w:rsid w:val="00BE430A"/>
    <w:rsid w:val="00BE50BF"/>
    <w:rsid w:val="00BE799D"/>
    <w:rsid w:val="00BE7B69"/>
    <w:rsid w:val="00BF0C8F"/>
    <w:rsid w:val="00BF154E"/>
    <w:rsid w:val="00BF1881"/>
    <w:rsid w:val="00BF1BAC"/>
    <w:rsid w:val="00BF2863"/>
    <w:rsid w:val="00BF39B0"/>
    <w:rsid w:val="00BF42E5"/>
    <w:rsid w:val="00BF57D8"/>
    <w:rsid w:val="00BF75D3"/>
    <w:rsid w:val="00BF7E29"/>
    <w:rsid w:val="00C00405"/>
    <w:rsid w:val="00C00A22"/>
    <w:rsid w:val="00C01536"/>
    <w:rsid w:val="00C03CC1"/>
    <w:rsid w:val="00C03D5C"/>
    <w:rsid w:val="00C043D1"/>
    <w:rsid w:val="00C04A65"/>
    <w:rsid w:val="00C05938"/>
    <w:rsid w:val="00C059D8"/>
    <w:rsid w:val="00C0660F"/>
    <w:rsid w:val="00C07552"/>
    <w:rsid w:val="00C10E16"/>
    <w:rsid w:val="00C11F1B"/>
    <w:rsid w:val="00C14E77"/>
    <w:rsid w:val="00C1539D"/>
    <w:rsid w:val="00C16DC2"/>
    <w:rsid w:val="00C1783D"/>
    <w:rsid w:val="00C1793E"/>
    <w:rsid w:val="00C17A27"/>
    <w:rsid w:val="00C20849"/>
    <w:rsid w:val="00C20D87"/>
    <w:rsid w:val="00C2116E"/>
    <w:rsid w:val="00C215EF"/>
    <w:rsid w:val="00C21D73"/>
    <w:rsid w:val="00C22056"/>
    <w:rsid w:val="00C24B45"/>
    <w:rsid w:val="00C24C47"/>
    <w:rsid w:val="00C24D8B"/>
    <w:rsid w:val="00C24DB2"/>
    <w:rsid w:val="00C26761"/>
    <w:rsid w:val="00C278BB"/>
    <w:rsid w:val="00C31F4B"/>
    <w:rsid w:val="00C329BE"/>
    <w:rsid w:val="00C33666"/>
    <w:rsid w:val="00C340B5"/>
    <w:rsid w:val="00C34AA4"/>
    <w:rsid w:val="00C34DC9"/>
    <w:rsid w:val="00C35222"/>
    <w:rsid w:val="00C354CF"/>
    <w:rsid w:val="00C35E69"/>
    <w:rsid w:val="00C36232"/>
    <w:rsid w:val="00C40031"/>
    <w:rsid w:val="00C40736"/>
    <w:rsid w:val="00C41205"/>
    <w:rsid w:val="00C41E92"/>
    <w:rsid w:val="00C423EF"/>
    <w:rsid w:val="00C4297F"/>
    <w:rsid w:val="00C42D67"/>
    <w:rsid w:val="00C42F35"/>
    <w:rsid w:val="00C43E45"/>
    <w:rsid w:val="00C45503"/>
    <w:rsid w:val="00C46367"/>
    <w:rsid w:val="00C474BE"/>
    <w:rsid w:val="00C47C46"/>
    <w:rsid w:val="00C52B04"/>
    <w:rsid w:val="00C54740"/>
    <w:rsid w:val="00C54ED3"/>
    <w:rsid w:val="00C55835"/>
    <w:rsid w:val="00C56A72"/>
    <w:rsid w:val="00C56BB9"/>
    <w:rsid w:val="00C572E0"/>
    <w:rsid w:val="00C60144"/>
    <w:rsid w:val="00C638F5"/>
    <w:rsid w:val="00C6571B"/>
    <w:rsid w:val="00C720DA"/>
    <w:rsid w:val="00C7484A"/>
    <w:rsid w:val="00C7501C"/>
    <w:rsid w:val="00C75079"/>
    <w:rsid w:val="00C759BD"/>
    <w:rsid w:val="00C76089"/>
    <w:rsid w:val="00C76141"/>
    <w:rsid w:val="00C77921"/>
    <w:rsid w:val="00C77AA8"/>
    <w:rsid w:val="00C77DFD"/>
    <w:rsid w:val="00C77F91"/>
    <w:rsid w:val="00C803D9"/>
    <w:rsid w:val="00C81448"/>
    <w:rsid w:val="00C8155E"/>
    <w:rsid w:val="00C81C00"/>
    <w:rsid w:val="00C81C9A"/>
    <w:rsid w:val="00C82837"/>
    <w:rsid w:val="00C82DDA"/>
    <w:rsid w:val="00C84144"/>
    <w:rsid w:val="00C84D81"/>
    <w:rsid w:val="00C858D6"/>
    <w:rsid w:val="00C85C5B"/>
    <w:rsid w:val="00C85FA6"/>
    <w:rsid w:val="00C86827"/>
    <w:rsid w:val="00C87254"/>
    <w:rsid w:val="00C879D9"/>
    <w:rsid w:val="00C87B62"/>
    <w:rsid w:val="00C87F8C"/>
    <w:rsid w:val="00C9017B"/>
    <w:rsid w:val="00C91B80"/>
    <w:rsid w:val="00C91D73"/>
    <w:rsid w:val="00C92103"/>
    <w:rsid w:val="00C92445"/>
    <w:rsid w:val="00C92AA5"/>
    <w:rsid w:val="00C92BAD"/>
    <w:rsid w:val="00C94580"/>
    <w:rsid w:val="00C94C4B"/>
    <w:rsid w:val="00C9691F"/>
    <w:rsid w:val="00C9773F"/>
    <w:rsid w:val="00C97B22"/>
    <w:rsid w:val="00CA0F38"/>
    <w:rsid w:val="00CA1169"/>
    <w:rsid w:val="00CA11F8"/>
    <w:rsid w:val="00CA3651"/>
    <w:rsid w:val="00CA4E1B"/>
    <w:rsid w:val="00CA51CD"/>
    <w:rsid w:val="00CA5518"/>
    <w:rsid w:val="00CA59EF"/>
    <w:rsid w:val="00CA5AD4"/>
    <w:rsid w:val="00CA5BF1"/>
    <w:rsid w:val="00CA6369"/>
    <w:rsid w:val="00CA6F50"/>
    <w:rsid w:val="00CA781B"/>
    <w:rsid w:val="00CA79A1"/>
    <w:rsid w:val="00CA7B5E"/>
    <w:rsid w:val="00CB1DAE"/>
    <w:rsid w:val="00CB1E88"/>
    <w:rsid w:val="00CB20C4"/>
    <w:rsid w:val="00CB2F84"/>
    <w:rsid w:val="00CB3266"/>
    <w:rsid w:val="00CB42CE"/>
    <w:rsid w:val="00CB4B10"/>
    <w:rsid w:val="00CB62A2"/>
    <w:rsid w:val="00CC05CB"/>
    <w:rsid w:val="00CC12E0"/>
    <w:rsid w:val="00CC182D"/>
    <w:rsid w:val="00CC2077"/>
    <w:rsid w:val="00CC2535"/>
    <w:rsid w:val="00CC3AFD"/>
    <w:rsid w:val="00CC3F0F"/>
    <w:rsid w:val="00CC5806"/>
    <w:rsid w:val="00CC5C3E"/>
    <w:rsid w:val="00CC5EA0"/>
    <w:rsid w:val="00CC6468"/>
    <w:rsid w:val="00CC6643"/>
    <w:rsid w:val="00CC6686"/>
    <w:rsid w:val="00CC6BF1"/>
    <w:rsid w:val="00CD0AAD"/>
    <w:rsid w:val="00CD161D"/>
    <w:rsid w:val="00CD1B9C"/>
    <w:rsid w:val="00CD1BB5"/>
    <w:rsid w:val="00CD1FEA"/>
    <w:rsid w:val="00CD2471"/>
    <w:rsid w:val="00CD3D34"/>
    <w:rsid w:val="00CD6CF4"/>
    <w:rsid w:val="00CD718A"/>
    <w:rsid w:val="00CD7D8E"/>
    <w:rsid w:val="00CE10D2"/>
    <w:rsid w:val="00CE24AF"/>
    <w:rsid w:val="00CE2873"/>
    <w:rsid w:val="00CE3166"/>
    <w:rsid w:val="00CE3DEA"/>
    <w:rsid w:val="00CE4897"/>
    <w:rsid w:val="00CE4FC6"/>
    <w:rsid w:val="00CE58A0"/>
    <w:rsid w:val="00CE6805"/>
    <w:rsid w:val="00CE7A7D"/>
    <w:rsid w:val="00CE7DE0"/>
    <w:rsid w:val="00CF0333"/>
    <w:rsid w:val="00CF0626"/>
    <w:rsid w:val="00CF0EDC"/>
    <w:rsid w:val="00CF280C"/>
    <w:rsid w:val="00CF2C6F"/>
    <w:rsid w:val="00CF3CE1"/>
    <w:rsid w:val="00CF4B17"/>
    <w:rsid w:val="00CF5119"/>
    <w:rsid w:val="00CF5E60"/>
    <w:rsid w:val="00CF73AE"/>
    <w:rsid w:val="00CF7890"/>
    <w:rsid w:val="00D00476"/>
    <w:rsid w:val="00D00A2E"/>
    <w:rsid w:val="00D0105E"/>
    <w:rsid w:val="00D0120D"/>
    <w:rsid w:val="00D01F02"/>
    <w:rsid w:val="00D026D1"/>
    <w:rsid w:val="00D02775"/>
    <w:rsid w:val="00D02CA0"/>
    <w:rsid w:val="00D03075"/>
    <w:rsid w:val="00D0375C"/>
    <w:rsid w:val="00D102D6"/>
    <w:rsid w:val="00D104F5"/>
    <w:rsid w:val="00D114FF"/>
    <w:rsid w:val="00D11BD2"/>
    <w:rsid w:val="00D12947"/>
    <w:rsid w:val="00D13571"/>
    <w:rsid w:val="00D13ED9"/>
    <w:rsid w:val="00D1449B"/>
    <w:rsid w:val="00D151E3"/>
    <w:rsid w:val="00D16E7B"/>
    <w:rsid w:val="00D17A30"/>
    <w:rsid w:val="00D22A4A"/>
    <w:rsid w:val="00D22BE0"/>
    <w:rsid w:val="00D22F30"/>
    <w:rsid w:val="00D248BB"/>
    <w:rsid w:val="00D24CC6"/>
    <w:rsid w:val="00D25241"/>
    <w:rsid w:val="00D25BBE"/>
    <w:rsid w:val="00D27051"/>
    <w:rsid w:val="00D301C5"/>
    <w:rsid w:val="00D307C9"/>
    <w:rsid w:val="00D30DD9"/>
    <w:rsid w:val="00D318B8"/>
    <w:rsid w:val="00D32CA8"/>
    <w:rsid w:val="00D340EB"/>
    <w:rsid w:val="00D342F4"/>
    <w:rsid w:val="00D34C52"/>
    <w:rsid w:val="00D3585B"/>
    <w:rsid w:val="00D35C9F"/>
    <w:rsid w:val="00D360CE"/>
    <w:rsid w:val="00D3747B"/>
    <w:rsid w:val="00D40677"/>
    <w:rsid w:val="00D406C8"/>
    <w:rsid w:val="00D4109A"/>
    <w:rsid w:val="00D424B5"/>
    <w:rsid w:val="00D46189"/>
    <w:rsid w:val="00D4618C"/>
    <w:rsid w:val="00D47355"/>
    <w:rsid w:val="00D509D8"/>
    <w:rsid w:val="00D50A02"/>
    <w:rsid w:val="00D513EC"/>
    <w:rsid w:val="00D51A7F"/>
    <w:rsid w:val="00D51BA6"/>
    <w:rsid w:val="00D51E9A"/>
    <w:rsid w:val="00D52189"/>
    <w:rsid w:val="00D525DA"/>
    <w:rsid w:val="00D5263E"/>
    <w:rsid w:val="00D52BEA"/>
    <w:rsid w:val="00D54B7E"/>
    <w:rsid w:val="00D55A01"/>
    <w:rsid w:val="00D571D1"/>
    <w:rsid w:val="00D578D4"/>
    <w:rsid w:val="00D6072B"/>
    <w:rsid w:val="00D60D81"/>
    <w:rsid w:val="00D6201D"/>
    <w:rsid w:val="00D6206D"/>
    <w:rsid w:val="00D63046"/>
    <w:rsid w:val="00D63293"/>
    <w:rsid w:val="00D63510"/>
    <w:rsid w:val="00D63D25"/>
    <w:rsid w:val="00D640A0"/>
    <w:rsid w:val="00D66363"/>
    <w:rsid w:val="00D67EFA"/>
    <w:rsid w:val="00D71F75"/>
    <w:rsid w:val="00D72126"/>
    <w:rsid w:val="00D726C1"/>
    <w:rsid w:val="00D7302D"/>
    <w:rsid w:val="00D73C0D"/>
    <w:rsid w:val="00D74051"/>
    <w:rsid w:val="00D74479"/>
    <w:rsid w:val="00D748CD"/>
    <w:rsid w:val="00D74A3D"/>
    <w:rsid w:val="00D75061"/>
    <w:rsid w:val="00D7548B"/>
    <w:rsid w:val="00D758EB"/>
    <w:rsid w:val="00D778A4"/>
    <w:rsid w:val="00D80CDE"/>
    <w:rsid w:val="00D80D5E"/>
    <w:rsid w:val="00D82111"/>
    <w:rsid w:val="00D829F8"/>
    <w:rsid w:val="00D82DC7"/>
    <w:rsid w:val="00D8322B"/>
    <w:rsid w:val="00D83C16"/>
    <w:rsid w:val="00D84F60"/>
    <w:rsid w:val="00D85905"/>
    <w:rsid w:val="00D85A38"/>
    <w:rsid w:val="00D85C40"/>
    <w:rsid w:val="00D87781"/>
    <w:rsid w:val="00D9007D"/>
    <w:rsid w:val="00D91E82"/>
    <w:rsid w:val="00D92EFF"/>
    <w:rsid w:val="00D93225"/>
    <w:rsid w:val="00D93255"/>
    <w:rsid w:val="00D936AF"/>
    <w:rsid w:val="00D94D75"/>
    <w:rsid w:val="00D96676"/>
    <w:rsid w:val="00D96D50"/>
    <w:rsid w:val="00D97DFC"/>
    <w:rsid w:val="00DA3837"/>
    <w:rsid w:val="00DA7DA5"/>
    <w:rsid w:val="00DB075C"/>
    <w:rsid w:val="00DB252F"/>
    <w:rsid w:val="00DB272E"/>
    <w:rsid w:val="00DB2C82"/>
    <w:rsid w:val="00DB3067"/>
    <w:rsid w:val="00DB3D55"/>
    <w:rsid w:val="00DB5852"/>
    <w:rsid w:val="00DC18C7"/>
    <w:rsid w:val="00DC2DD3"/>
    <w:rsid w:val="00DC3145"/>
    <w:rsid w:val="00DC3528"/>
    <w:rsid w:val="00DC64C2"/>
    <w:rsid w:val="00DC67F4"/>
    <w:rsid w:val="00DC6BDD"/>
    <w:rsid w:val="00DC6F60"/>
    <w:rsid w:val="00DC721D"/>
    <w:rsid w:val="00DC7DF3"/>
    <w:rsid w:val="00DD184B"/>
    <w:rsid w:val="00DD2846"/>
    <w:rsid w:val="00DD2D3D"/>
    <w:rsid w:val="00DD3B36"/>
    <w:rsid w:val="00DD3C8F"/>
    <w:rsid w:val="00DD3E48"/>
    <w:rsid w:val="00DD42B8"/>
    <w:rsid w:val="00DD49F0"/>
    <w:rsid w:val="00DD4B70"/>
    <w:rsid w:val="00DD528B"/>
    <w:rsid w:val="00DD68DE"/>
    <w:rsid w:val="00DE021A"/>
    <w:rsid w:val="00DE032C"/>
    <w:rsid w:val="00DE0787"/>
    <w:rsid w:val="00DE391B"/>
    <w:rsid w:val="00DE3C60"/>
    <w:rsid w:val="00DE4B1C"/>
    <w:rsid w:val="00DE4E41"/>
    <w:rsid w:val="00DE5344"/>
    <w:rsid w:val="00DE6346"/>
    <w:rsid w:val="00DE7FF6"/>
    <w:rsid w:val="00DF00AF"/>
    <w:rsid w:val="00DF019B"/>
    <w:rsid w:val="00DF0D85"/>
    <w:rsid w:val="00DF0EDE"/>
    <w:rsid w:val="00DF1387"/>
    <w:rsid w:val="00DF189B"/>
    <w:rsid w:val="00DF19AB"/>
    <w:rsid w:val="00DF2C8F"/>
    <w:rsid w:val="00DF2CC5"/>
    <w:rsid w:val="00DF3C7A"/>
    <w:rsid w:val="00DF55F3"/>
    <w:rsid w:val="00DF6161"/>
    <w:rsid w:val="00DF71D0"/>
    <w:rsid w:val="00DF7650"/>
    <w:rsid w:val="00DF7A51"/>
    <w:rsid w:val="00E017E3"/>
    <w:rsid w:val="00E01C93"/>
    <w:rsid w:val="00E027CD"/>
    <w:rsid w:val="00E02B7B"/>
    <w:rsid w:val="00E03D7F"/>
    <w:rsid w:val="00E040BA"/>
    <w:rsid w:val="00E05C22"/>
    <w:rsid w:val="00E069BC"/>
    <w:rsid w:val="00E10D0A"/>
    <w:rsid w:val="00E118BB"/>
    <w:rsid w:val="00E1212D"/>
    <w:rsid w:val="00E12B6A"/>
    <w:rsid w:val="00E13731"/>
    <w:rsid w:val="00E14B15"/>
    <w:rsid w:val="00E16D4B"/>
    <w:rsid w:val="00E16EA3"/>
    <w:rsid w:val="00E22B57"/>
    <w:rsid w:val="00E22B83"/>
    <w:rsid w:val="00E23EA2"/>
    <w:rsid w:val="00E2555F"/>
    <w:rsid w:val="00E26A11"/>
    <w:rsid w:val="00E27048"/>
    <w:rsid w:val="00E30109"/>
    <w:rsid w:val="00E30897"/>
    <w:rsid w:val="00E31086"/>
    <w:rsid w:val="00E317DE"/>
    <w:rsid w:val="00E31F5C"/>
    <w:rsid w:val="00E32010"/>
    <w:rsid w:val="00E32617"/>
    <w:rsid w:val="00E327F3"/>
    <w:rsid w:val="00E35328"/>
    <w:rsid w:val="00E37094"/>
    <w:rsid w:val="00E37704"/>
    <w:rsid w:val="00E4126C"/>
    <w:rsid w:val="00E41C50"/>
    <w:rsid w:val="00E435B6"/>
    <w:rsid w:val="00E438E7"/>
    <w:rsid w:val="00E43E38"/>
    <w:rsid w:val="00E45EE3"/>
    <w:rsid w:val="00E46123"/>
    <w:rsid w:val="00E46576"/>
    <w:rsid w:val="00E47BFC"/>
    <w:rsid w:val="00E47D66"/>
    <w:rsid w:val="00E509EC"/>
    <w:rsid w:val="00E511F0"/>
    <w:rsid w:val="00E517B9"/>
    <w:rsid w:val="00E51A60"/>
    <w:rsid w:val="00E542E3"/>
    <w:rsid w:val="00E5469B"/>
    <w:rsid w:val="00E55131"/>
    <w:rsid w:val="00E55C93"/>
    <w:rsid w:val="00E55F7B"/>
    <w:rsid w:val="00E5701F"/>
    <w:rsid w:val="00E601DF"/>
    <w:rsid w:val="00E603D0"/>
    <w:rsid w:val="00E611EE"/>
    <w:rsid w:val="00E61D6D"/>
    <w:rsid w:val="00E6359F"/>
    <w:rsid w:val="00E6374F"/>
    <w:rsid w:val="00E639D4"/>
    <w:rsid w:val="00E63FD2"/>
    <w:rsid w:val="00E65F88"/>
    <w:rsid w:val="00E6667E"/>
    <w:rsid w:val="00E66819"/>
    <w:rsid w:val="00E66F48"/>
    <w:rsid w:val="00E672AC"/>
    <w:rsid w:val="00E67853"/>
    <w:rsid w:val="00E67D7E"/>
    <w:rsid w:val="00E67FC7"/>
    <w:rsid w:val="00E711AB"/>
    <w:rsid w:val="00E713D4"/>
    <w:rsid w:val="00E71629"/>
    <w:rsid w:val="00E719A6"/>
    <w:rsid w:val="00E71BFB"/>
    <w:rsid w:val="00E71FDE"/>
    <w:rsid w:val="00E72A05"/>
    <w:rsid w:val="00E73B29"/>
    <w:rsid w:val="00E73C99"/>
    <w:rsid w:val="00E74392"/>
    <w:rsid w:val="00E743CE"/>
    <w:rsid w:val="00E74713"/>
    <w:rsid w:val="00E74E4B"/>
    <w:rsid w:val="00E7584F"/>
    <w:rsid w:val="00E75FC7"/>
    <w:rsid w:val="00E76FA1"/>
    <w:rsid w:val="00E77556"/>
    <w:rsid w:val="00E779C4"/>
    <w:rsid w:val="00E80316"/>
    <w:rsid w:val="00E8036F"/>
    <w:rsid w:val="00E80C2D"/>
    <w:rsid w:val="00E80F7B"/>
    <w:rsid w:val="00E829CD"/>
    <w:rsid w:val="00E840E6"/>
    <w:rsid w:val="00E86C57"/>
    <w:rsid w:val="00E86E0B"/>
    <w:rsid w:val="00E9003B"/>
    <w:rsid w:val="00E90484"/>
    <w:rsid w:val="00E9063A"/>
    <w:rsid w:val="00E90E95"/>
    <w:rsid w:val="00E9129F"/>
    <w:rsid w:val="00E92321"/>
    <w:rsid w:val="00E92F8B"/>
    <w:rsid w:val="00E943BE"/>
    <w:rsid w:val="00E946D0"/>
    <w:rsid w:val="00E94C8E"/>
    <w:rsid w:val="00EA2470"/>
    <w:rsid w:val="00EA2C2B"/>
    <w:rsid w:val="00EA2C7D"/>
    <w:rsid w:val="00EA2CBD"/>
    <w:rsid w:val="00EA38C9"/>
    <w:rsid w:val="00EA6443"/>
    <w:rsid w:val="00EA78CD"/>
    <w:rsid w:val="00EA7CEF"/>
    <w:rsid w:val="00EB1D32"/>
    <w:rsid w:val="00EB227E"/>
    <w:rsid w:val="00EB3E2C"/>
    <w:rsid w:val="00EB5008"/>
    <w:rsid w:val="00EB521B"/>
    <w:rsid w:val="00EB5477"/>
    <w:rsid w:val="00EB619C"/>
    <w:rsid w:val="00EB6992"/>
    <w:rsid w:val="00EB772E"/>
    <w:rsid w:val="00EB7CC4"/>
    <w:rsid w:val="00EC008A"/>
    <w:rsid w:val="00EC2582"/>
    <w:rsid w:val="00EC26B9"/>
    <w:rsid w:val="00EC293A"/>
    <w:rsid w:val="00EC43BF"/>
    <w:rsid w:val="00EC4F9A"/>
    <w:rsid w:val="00EC565D"/>
    <w:rsid w:val="00EC57EE"/>
    <w:rsid w:val="00EC61A8"/>
    <w:rsid w:val="00EC6DA4"/>
    <w:rsid w:val="00EC733B"/>
    <w:rsid w:val="00EC7C3F"/>
    <w:rsid w:val="00ED0D2E"/>
    <w:rsid w:val="00ED1A12"/>
    <w:rsid w:val="00ED276B"/>
    <w:rsid w:val="00ED2985"/>
    <w:rsid w:val="00ED2E78"/>
    <w:rsid w:val="00ED304D"/>
    <w:rsid w:val="00ED3BB9"/>
    <w:rsid w:val="00ED5683"/>
    <w:rsid w:val="00ED645E"/>
    <w:rsid w:val="00ED68D4"/>
    <w:rsid w:val="00ED6B48"/>
    <w:rsid w:val="00ED6F3E"/>
    <w:rsid w:val="00EE0434"/>
    <w:rsid w:val="00EE3BE8"/>
    <w:rsid w:val="00EE3C10"/>
    <w:rsid w:val="00EE5823"/>
    <w:rsid w:val="00EE599E"/>
    <w:rsid w:val="00EE5A7F"/>
    <w:rsid w:val="00EE6481"/>
    <w:rsid w:val="00EE7D42"/>
    <w:rsid w:val="00EE7F9B"/>
    <w:rsid w:val="00EF02C1"/>
    <w:rsid w:val="00EF053D"/>
    <w:rsid w:val="00EF06F3"/>
    <w:rsid w:val="00EF2207"/>
    <w:rsid w:val="00EF3C39"/>
    <w:rsid w:val="00EF58AB"/>
    <w:rsid w:val="00F001D3"/>
    <w:rsid w:val="00F023D9"/>
    <w:rsid w:val="00F02EF9"/>
    <w:rsid w:val="00F0405E"/>
    <w:rsid w:val="00F046CC"/>
    <w:rsid w:val="00F04E8F"/>
    <w:rsid w:val="00F056B3"/>
    <w:rsid w:val="00F05E1C"/>
    <w:rsid w:val="00F05EB3"/>
    <w:rsid w:val="00F06263"/>
    <w:rsid w:val="00F0677D"/>
    <w:rsid w:val="00F0681A"/>
    <w:rsid w:val="00F07A22"/>
    <w:rsid w:val="00F07CBC"/>
    <w:rsid w:val="00F10E4F"/>
    <w:rsid w:val="00F12999"/>
    <w:rsid w:val="00F12BE4"/>
    <w:rsid w:val="00F1323B"/>
    <w:rsid w:val="00F1375C"/>
    <w:rsid w:val="00F150E7"/>
    <w:rsid w:val="00F15955"/>
    <w:rsid w:val="00F15983"/>
    <w:rsid w:val="00F16A97"/>
    <w:rsid w:val="00F172B3"/>
    <w:rsid w:val="00F201F3"/>
    <w:rsid w:val="00F204AD"/>
    <w:rsid w:val="00F20C20"/>
    <w:rsid w:val="00F20D08"/>
    <w:rsid w:val="00F21E68"/>
    <w:rsid w:val="00F221CC"/>
    <w:rsid w:val="00F22543"/>
    <w:rsid w:val="00F2288B"/>
    <w:rsid w:val="00F22F58"/>
    <w:rsid w:val="00F233A5"/>
    <w:rsid w:val="00F233D1"/>
    <w:rsid w:val="00F234B3"/>
    <w:rsid w:val="00F24F37"/>
    <w:rsid w:val="00F25C9F"/>
    <w:rsid w:val="00F25F37"/>
    <w:rsid w:val="00F25F38"/>
    <w:rsid w:val="00F263A2"/>
    <w:rsid w:val="00F26717"/>
    <w:rsid w:val="00F274CE"/>
    <w:rsid w:val="00F2763A"/>
    <w:rsid w:val="00F27C9D"/>
    <w:rsid w:val="00F31A5D"/>
    <w:rsid w:val="00F31BC5"/>
    <w:rsid w:val="00F3236E"/>
    <w:rsid w:val="00F33010"/>
    <w:rsid w:val="00F3391E"/>
    <w:rsid w:val="00F34D92"/>
    <w:rsid w:val="00F35C6B"/>
    <w:rsid w:val="00F35F53"/>
    <w:rsid w:val="00F360A2"/>
    <w:rsid w:val="00F361D2"/>
    <w:rsid w:val="00F36B87"/>
    <w:rsid w:val="00F36EB9"/>
    <w:rsid w:val="00F376A7"/>
    <w:rsid w:val="00F37B67"/>
    <w:rsid w:val="00F40451"/>
    <w:rsid w:val="00F413B2"/>
    <w:rsid w:val="00F41BDB"/>
    <w:rsid w:val="00F429A8"/>
    <w:rsid w:val="00F434DA"/>
    <w:rsid w:val="00F43C46"/>
    <w:rsid w:val="00F442F0"/>
    <w:rsid w:val="00F44335"/>
    <w:rsid w:val="00F44DA3"/>
    <w:rsid w:val="00F4594A"/>
    <w:rsid w:val="00F46DFF"/>
    <w:rsid w:val="00F470AF"/>
    <w:rsid w:val="00F4723C"/>
    <w:rsid w:val="00F5069B"/>
    <w:rsid w:val="00F50DBC"/>
    <w:rsid w:val="00F516F2"/>
    <w:rsid w:val="00F51906"/>
    <w:rsid w:val="00F51936"/>
    <w:rsid w:val="00F53011"/>
    <w:rsid w:val="00F53650"/>
    <w:rsid w:val="00F53D04"/>
    <w:rsid w:val="00F545BD"/>
    <w:rsid w:val="00F54B15"/>
    <w:rsid w:val="00F551A3"/>
    <w:rsid w:val="00F559F2"/>
    <w:rsid w:val="00F600C4"/>
    <w:rsid w:val="00F607BB"/>
    <w:rsid w:val="00F627D7"/>
    <w:rsid w:val="00F6289E"/>
    <w:rsid w:val="00F6458E"/>
    <w:rsid w:val="00F64AB3"/>
    <w:rsid w:val="00F64EF5"/>
    <w:rsid w:val="00F64F3E"/>
    <w:rsid w:val="00F65299"/>
    <w:rsid w:val="00F65589"/>
    <w:rsid w:val="00F65DB6"/>
    <w:rsid w:val="00F6632A"/>
    <w:rsid w:val="00F66426"/>
    <w:rsid w:val="00F70B06"/>
    <w:rsid w:val="00F7136C"/>
    <w:rsid w:val="00F71DF6"/>
    <w:rsid w:val="00F7280B"/>
    <w:rsid w:val="00F731B5"/>
    <w:rsid w:val="00F73E05"/>
    <w:rsid w:val="00F74717"/>
    <w:rsid w:val="00F7533F"/>
    <w:rsid w:val="00F801EC"/>
    <w:rsid w:val="00F805D0"/>
    <w:rsid w:val="00F806D0"/>
    <w:rsid w:val="00F82580"/>
    <w:rsid w:val="00F83BAF"/>
    <w:rsid w:val="00F83E26"/>
    <w:rsid w:val="00F857F1"/>
    <w:rsid w:val="00F85D4B"/>
    <w:rsid w:val="00F87053"/>
    <w:rsid w:val="00F877C2"/>
    <w:rsid w:val="00F9102F"/>
    <w:rsid w:val="00F921D6"/>
    <w:rsid w:val="00F94934"/>
    <w:rsid w:val="00F9525D"/>
    <w:rsid w:val="00F9595E"/>
    <w:rsid w:val="00F95961"/>
    <w:rsid w:val="00F959E2"/>
    <w:rsid w:val="00F95D0B"/>
    <w:rsid w:val="00F96364"/>
    <w:rsid w:val="00F969E7"/>
    <w:rsid w:val="00F972CC"/>
    <w:rsid w:val="00FA00AE"/>
    <w:rsid w:val="00FA0166"/>
    <w:rsid w:val="00FA1B3F"/>
    <w:rsid w:val="00FA39A1"/>
    <w:rsid w:val="00FA5D4A"/>
    <w:rsid w:val="00FA69C9"/>
    <w:rsid w:val="00FB17A9"/>
    <w:rsid w:val="00FB3742"/>
    <w:rsid w:val="00FB3A65"/>
    <w:rsid w:val="00FB6193"/>
    <w:rsid w:val="00FB6560"/>
    <w:rsid w:val="00FB69A7"/>
    <w:rsid w:val="00FB74D3"/>
    <w:rsid w:val="00FB77C1"/>
    <w:rsid w:val="00FB79E4"/>
    <w:rsid w:val="00FC0929"/>
    <w:rsid w:val="00FC11C3"/>
    <w:rsid w:val="00FC41BE"/>
    <w:rsid w:val="00FC45B1"/>
    <w:rsid w:val="00FC572B"/>
    <w:rsid w:val="00FC5F84"/>
    <w:rsid w:val="00FC65B4"/>
    <w:rsid w:val="00FC6F00"/>
    <w:rsid w:val="00FC7477"/>
    <w:rsid w:val="00FC7820"/>
    <w:rsid w:val="00FD0142"/>
    <w:rsid w:val="00FD0440"/>
    <w:rsid w:val="00FD0614"/>
    <w:rsid w:val="00FD0C2A"/>
    <w:rsid w:val="00FD1ACE"/>
    <w:rsid w:val="00FD22C0"/>
    <w:rsid w:val="00FD2BB2"/>
    <w:rsid w:val="00FD3090"/>
    <w:rsid w:val="00FD6B7B"/>
    <w:rsid w:val="00FD77BE"/>
    <w:rsid w:val="00FD7E1D"/>
    <w:rsid w:val="00FE07E2"/>
    <w:rsid w:val="00FE0873"/>
    <w:rsid w:val="00FE10D7"/>
    <w:rsid w:val="00FE1375"/>
    <w:rsid w:val="00FE1718"/>
    <w:rsid w:val="00FE1B78"/>
    <w:rsid w:val="00FE1CC1"/>
    <w:rsid w:val="00FE1D31"/>
    <w:rsid w:val="00FE228E"/>
    <w:rsid w:val="00FE2645"/>
    <w:rsid w:val="00FE30E8"/>
    <w:rsid w:val="00FE3FD7"/>
    <w:rsid w:val="00FE4DDB"/>
    <w:rsid w:val="00FE53DF"/>
    <w:rsid w:val="00FE56C5"/>
    <w:rsid w:val="00FE5EAF"/>
    <w:rsid w:val="00FE6FFF"/>
    <w:rsid w:val="00FF0375"/>
    <w:rsid w:val="00FF07E1"/>
    <w:rsid w:val="00FF0CF6"/>
    <w:rsid w:val="00FF0F38"/>
    <w:rsid w:val="00FF1C1C"/>
    <w:rsid w:val="00FF20F5"/>
    <w:rsid w:val="00FF3A6B"/>
    <w:rsid w:val="00FF4CB2"/>
    <w:rsid w:val="00FF5C69"/>
    <w:rsid w:val="00FF5DA2"/>
    <w:rsid w:val="00FF79BF"/>
    <w:rsid w:val="00FF7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uiPriority="0" w:unhideWhenUsed="1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94135D"/>
    <w:pPr>
      <w:autoSpaceDE w:val="0"/>
      <w:autoSpaceDN w:val="0"/>
    </w:pPr>
    <w:rPr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4135D"/>
    <w:pPr>
      <w:keepNext/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outlineLvl w:val="0"/>
    </w:pPr>
    <w:rPr>
      <w:b/>
      <w:bCs/>
      <w:i/>
      <w:iCs/>
      <w:sz w:val="28"/>
      <w:szCs w:val="4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4135D"/>
    <w:pPr>
      <w:keepNext/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jc w:val="center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20FB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20FB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20F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20FB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20FBF"/>
    <w:pPr>
      <w:spacing w:before="240" w:after="60"/>
      <w:outlineLvl w:val="6"/>
    </w:pPr>
    <w:rPr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C5BBE"/>
    <w:pPr>
      <w:autoSpaceDE/>
      <w:autoSpaceDN/>
      <w:spacing w:before="240" w:after="60"/>
      <w:outlineLvl w:val="8"/>
    </w:pPr>
    <w:rPr>
      <w:rFonts w:ascii="Arial" w:hAnsi="Arial" w:cs="Arial"/>
      <w:sz w:val="22"/>
      <w:szCs w:val="22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4135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A5700"/>
    <w:rPr>
      <w:rFonts w:cs="Times New Roman"/>
      <w:b/>
      <w:bCs/>
      <w:i/>
      <w:iCs/>
      <w:sz w:val="28"/>
      <w:szCs w:val="28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4135D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94135D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94135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94135D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94135D"/>
    <w:rPr>
      <w:rFonts w:ascii="Calibri" w:hAnsi="Calibri" w:cs="Times New Roman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94135D"/>
    <w:rPr>
      <w:rFonts w:ascii="Cambria" w:hAnsi="Cambria" w:cs="Times New Roman"/>
    </w:rPr>
  </w:style>
  <w:style w:type="paragraph" w:styleId="BodyText2">
    <w:name w:val="Body Text 2"/>
    <w:basedOn w:val="Normal"/>
    <w:link w:val="BodyText2Char"/>
    <w:uiPriority w:val="99"/>
    <w:rsid w:val="005C5BBE"/>
    <w:pPr>
      <w:autoSpaceDE/>
      <w:autoSpaceDN/>
      <w:spacing w:after="120" w:line="480" w:lineRule="auto"/>
    </w:pPr>
    <w:rPr>
      <w:rFonts w:cs="Traditional Arabic"/>
      <w:szCs w:val="20"/>
      <w:lang w:eastAsia="ar-SA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4135D"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94135D"/>
    <w:pPr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4135D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94135D"/>
    <w:pPr>
      <w:widowControl w:val="0"/>
      <w:jc w:val="center"/>
    </w:pPr>
    <w:rPr>
      <w:b/>
      <w:bCs/>
      <w:i/>
      <w:i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94135D"/>
    <w:rPr>
      <w:rFonts w:ascii="Cambria" w:hAnsi="Cambria" w:cs="Times New Roman"/>
      <w:b/>
      <w:bCs/>
      <w:kern w:val="28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94135D"/>
    <w:pPr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ind w:firstLine="567"/>
      <w:jc w:val="both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94135D"/>
    <w:rPr>
      <w:rFonts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94135D"/>
    <w:pPr>
      <w:ind w:firstLine="567"/>
      <w:jc w:val="both"/>
    </w:pPr>
    <w:rPr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4135D"/>
    <w:rPr>
      <w:rFonts w:cs="Times New Roman"/>
      <w:sz w:val="16"/>
      <w:szCs w:val="16"/>
    </w:rPr>
  </w:style>
  <w:style w:type="paragraph" w:styleId="Footer">
    <w:name w:val="footer"/>
    <w:basedOn w:val="Normal"/>
    <w:link w:val="FooterChar"/>
    <w:uiPriority w:val="99"/>
    <w:rsid w:val="0094135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4135D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94135D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rsid w:val="00E719A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4135D"/>
    <w:rPr>
      <w:rFonts w:cs="Times New Roman"/>
      <w:sz w:val="24"/>
      <w:szCs w:val="24"/>
    </w:rPr>
  </w:style>
  <w:style w:type="paragraph" w:customStyle="1" w:styleId="Style1">
    <w:name w:val="Style1"/>
    <w:basedOn w:val="Normal"/>
    <w:uiPriority w:val="99"/>
    <w:rsid w:val="000251D6"/>
    <w:pPr>
      <w:widowControl w:val="0"/>
      <w:jc w:val="lowKashida"/>
    </w:pPr>
    <w:rPr>
      <w:rFonts w:ascii="Times" w:hAnsi="Times" w:cs="Times"/>
      <w:sz w:val="28"/>
      <w:szCs w:val="22"/>
    </w:rPr>
  </w:style>
  <w:style w:type="paragraph" w:customStyle="1" w:styleId="StyleTimes11ptJustified">
    <w:name w:val="Style Times 11 pt Justified"/>
    <w:basedOn w:val="Normal"/>
    <w:link w:val="StyleTimes11ptJustifiedChar"/>
    <w:uiPriority w:val="99"/>
    <w:rsid w:val="000251D6"/>
    <w:pPr>
      <w:jc w:val="both"/>
    </w:pPr>
    <w:rPr>
      <w:rFonts w:ascii="Times" w:hAnsi="Times"/>
      <w:sz w:val="22"/>
      <w:szCs w:val="22"/>
    </w:rPr>
  </w:style>
  <w:style w:type="paragraph" w:customStyle="1" w:styleId="a">
    <w:name w:val="a"/>
    <w:basedOn w:val="Normal"/>
    <w:uiPriority w:val="99"/>
    <w:rsid w:val="00712E90"/>
    <w:pPr>
      <w:widowControl w:val="0"/>
      <w:spacing w:before="120"/>
      <w:ind w:left="142" w:right="142"/>
      <w:jc w:val="both"/>
    </w:pPr>
    <w:rPr>
      <w:rFonts w:ascii="Times" w:hAnsi="Times" w:cs="Times"/>
      <w:i/>
      <w:iCs/>
      <w:szCs w:val="20"/>
    </w:rPr>
  </w:style>
  <w:style w:type="paragraph" w:customStyle="1" w:styleId="p">
    <w:name w:val="p"/>
    <w:basedOn w:val="StyleTimes11ptJustified"/>
    <w:link w:val="pChar"/>
    <w:uiPriority w:val="99"/>
    <w:rsid w:val="00667790"/>
    <w:pPr>
      <w:spacing w:before="120" w:line="260" w:lineRule="exact"/>
      <w:ind w:firstLine="284"/>
    </w:pPr>
    <w:rPr>
      <w:sz w:val="20"/>
      <w:szCs w:val="20"/>
    </w:rPr>
  </w:style>
  <w:style w:type="paragraph" w:customStyle="1" w:styleId="h2">
    <w:name w:val="h2"/>
    <w:basedOn w:val="Normal"/>
    <w:uiPriority w:val="99"/>
    <w:rsid w:val="0001669A"/>
    <w:pPr>
      <w:widowControl w:val="0"/>
      <w:spacing w:before="240" w:line="280" w:lineRule="exact"/>
    </w:pPr>
    <w:rPr>
      <w:rFonts w:ascii="Times" w:hAnsi="Times" w:cs="Times"/>
      <w:b/>
      <w:bCs/>
      <w:sz w:val="22"/>
      <w:szCs w:val="22"/>
    </w:rPr>
  </w:style>
  <w:style w:type="paragraph" w:customStyle="1" w:styleId="h0">
    <w:name w:val="h0"/>
    <w:basedOn w:val="Title"/>
    <w:uiPriority w:val="99"/>
    <w:rsid w:val="0001669A"/>
    <w:pPr>
      <w:jc w:val="right"/>
    </w:pPr>
    <w:rPr>
      <w:rFonts w:ascii="Times" w:hAnsi="Times" w:cs="Times"/>
      <w:i w:val="0"/>
      <w:iCs w:val="0"/>
      <w:szCs w:val="26"/>
    </w:rPr>
  </w:style>
  <w:style w:type="paragraph" w:customStyle="1" w:styleId="auth">
    <w:name w:val="auth"/>
    <w:basedOn w:val="Normal"/>
    <w:uiPriority w:val="99"/>
    <w:rsid w:val="0001669A"/>
    <w:pPr>
      <w:widowControl w:val="0"/>
      <w:spacing w:before="240" w:line="220" w:lineRule="exact"/>
      <w:ind w:left="567"/>
      <w:jc w:val="right"/>
    </w:pPr>
    <w:rPr>
      <w:rFonts w:ascii="Times" w:hAnsi="Times" w:cs="Times"/>
      <w:sz w:val="18"/>
      <w:szCs w:val="18"/>
    </w:rPr>
  </w:style>
  <w:style w:type="paragraph" w:customStyle="1" w:styleId="Style2">
    <w:name w:val="Style2"/>
    <w:basedOn w:val="Heading2"/>
    <w:uiPriority w:val="99"/>
    <w:rsid w:val="00431FB4"/>
    <w:pPr>
      <w:ind w:left="1361" w:hanging="1361"/>
    </w:pPr>
    <w:rPr>
      <w:rFonts w:cs="Times"/>
      <w:szCs w:val="22"/>
    </w:rPr>
  </w:style>
  <w:style w:type="paragraph" w:customStyle="1" w:styleId="ht">
    <w:name w:val="ht"/>
    <w:basedOn w:val="Heading2"/>
    <w:link w:val="htChar"/>
    <w:uiPriority w:val="99"/>
    <w:rsid w:val="00C77F91"/>
    <w:pPr>
      <w:tabs>
        <w:tab w:val="clear" w:pos="90"/>
        <w:tab w:val="clear" w:pos="3285"/>
        <w:tab w:val="clear" w:pos="6090"/>
        <w:tab w:val="clear" w:pos="8115"/>
        <w:tab w:val="clear" w:pos="10755"/>
        <w:tab w:val="left" w:pos="851"/>
      </w:tabs>
      <w:spacing w:before="120" w:after="120" w:line="280" w:lineRule="exact"/>
      <w:ind w:left="851" w:hanging="851"/>
      <w:jc w:val="left"/>
    </w:pPr>
    <w:rPr>
      <w:rFonts w:ascii="Times" w:hAnsi="Times" w:cs="Times"/>
      <w:b w:val="0"/>
      <w:bCs w:val="0"/>
      <w:sz w:val="20"/>
      <w:szCs w:val="20"/>
    </w:rPr>
  </w:style>
  <w:style w:type="paragraph" w:customStyle="1" w:styleId="ref">
    <w:name w:val="ref"/>
    <w:basedOn w:val="Normal"/>
    <w:link w:val="refChar"/>
    <w:uiPriority w:val="99"/>
    <w:rsid w:val="00C77F91"/>
    <w:pPr>
      <w:tabs>
        <w:tab w:val="left" w:pos="454"/>
      </w:tabs>
      <w:spacing w:before="60" w:line="240" w:lineRule="exact"/>
      <w:ind w:left="794" w:hanging="794"/>
      <w:jc w:val="both"/>
    </w:pPr>
    <w:rPr>
      <w:rFonts w:ascii="Times" w:hAnsi="Times" w:cs="Times"/>
      <w:sz w:val="16"/>
      <w:szCs w:val="16"/>
    </w:rPr>
  </w:style>
  <w:style w:type="paragraph" w:customStyle="1" w:styleId="h3">
    <w:name w:val="h3"/>
    <w:basedOn w:val="Normal"/>
    <w:link w:val="h3Char"/>
    <w:uiPriority w:val="99"/>
    <w:rsid w:val="00785357"/>
    <w:pPr>
      <w:widowControl w:val="0"/>
      <w:spacing w:before="240" w:line="280" w:lineRule="exact"/>
      <w:jc w:val="both"/>
    </w:pPr>
    <w:rPr>
      <w:rFonts w:ascii="Times" w:hAnsi="Times" w:cs="Times"/>
      <w:b/>
      <w:bCs/>
      <w:i/>
      <w:iCs/>
      <w:sz w:val="22"/>
      <w:szCs w:val="22"/>
    </w:rPr>
  </w:style>
  <w:style w:type="paragraph" w:customStyle="1" w:styleId="o1">
    <w:name w:val="o1"/>
    <w:basedOn w:val="Normal"/>
    <w:uiPriority w:val="99"/>
    <w:rsid w:val="00D8322B"/>
    <w:pPr>
      <w:widowControl w:val="0"/>
      <w:tabs>
        <w:tab w:val="left" w:pos="454"/>
      </w:tabs>
      <w:spacing w:before="120" w:line="260" w:lineRule="exact"/>
      <w:ind w:left="432" w:hanging="432"/>
      <w:jc w:val="both"/>
    </w:pPr>
    <w:rPr>
      <w:rFonts w:ascii="Times" w:hAnsi="Times" w:cs="Times"/>
      <w:szCs w:val="20"/>
    </w:rPr>
  </w:style>
  <w:style w:type="paragraph" w:customStyle="1" w:styleId="fig">
    <w:name w:val="fig"/>
    <w:basedOn w:val="Normal"/>
    <w:uiPriority w:val="99"/>
    <w:rsid w:val="00A12F6B"/>
    <w:pPr>
      <w:tabs>
        <w:tab w:val="left" w:pos="1134"/>
      </w:tabs>
      <w:spacing w:before="120"/>
      <w:ind w:left="1021" w:hanging="1021"/>
      <w:jc w:val="both"/>
    </w:pPr>
    <w:rPr>
      <w:rFonts w:cs="Times"/>
      <w:i/>
      <w:iCs/>
      <w:sz w:val="18"/>
      <w:szCs w:val="18"/>
    </w:rPr>
  </w:style>
  <w:style w:type="table" w:styleId="TableGrid">
    <w:name w:val="Table Grid"/>
    <w:basedOn w:val="TableNormal"/>
    <w:uiPriority w:val="99"/>
    <w:rsid w:val="00BA20C1"/>
    <w:pPr>
      <w:autoSpaceDE w:val="0"/>
      <w:autoSpaceDN w:val="0"/>
    </w:pPr>
    <w:rPr>
      <w:sz w:val="20"/>
      <w:szCs w:val="20"/>
      <w:lang w:bidi="ar-E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p">
    <w:name w:val="dep"/>
    <w:basedOn w:val="auth"/>
    <w:uiPriority w:val="99"/>
    <w:rsid w:val="0001669A"/>
    <w:rPr>
      <w:i/>
      <w:iCs/>
    </w:rPr>
  </w:style>
  <w:style w:type="paragraph" w:customStyle="1" w:styleId="abs">
    <w:name w:val="abs"/>
    <w:basedOn w:val="a"/>
    <w:uiPriority w:val="99"/>
    <w:rsid w:val="0001669A"/>
    <w:pPr>
      <w:shd w:val="clear" w:color="auto" w:fill="E6E6E6"/>
      <w:spacing w:line="240" w:lineRule="exact"/>
    </w:pPr>
  </w:style>
  <w:style w:type="paragraph" w:customStyle="1" w:styleId="StylerefBold">
    <w:name w:val="Style ref + Bold"/>
    <w:basedOn w:val="ref"/>
    <w:link w:val="StylerefBoldChar"/>
    <w:uiPriority w:val="99"/>
    <w:rsid w:val="00C77F91"/>
    <w:rPr>
      <w:b/>
      <w:bCs/>
    </w:rPr>
  </w:style>
  <w:style w:type="character" w:customStyle="1" w:styleId="refChar">
    <w:name w:val="ref Char"/>
    <w:basedOn w:val="DefaultParagraphFont"/>
    <w:link w:val="ref"/>
    <w:uiPriority w:val="99"/>
    <w:locked/>
    <w:rsid w:val="00C77F91"/>
    <w:rPr>
      <w:rFonts w:ascii="Times" w:hAnsi="Times" w:cs="Times"/>
      <w:sz w:val="16"/>
      <w:szCs w:val="16"/>
      <w:lang w:val="en-US" w:eastAsia="en-US" w:bidi="ar-SA"/>
    </w:rPr>
  </w:style>
  <w:style w:type="character" w:customStyle="1" w:styleId="StylerefBoldChar">
    <w:name w:val="Style ref + Bold Char"/>
    <w:basedOn w:val="refChar"/>
    <w:link w:val="StylerefBold"/>
    <w:uiPriority w:val="99"/>
    <w:locked/>
    <w:rsid w:val="00C77F91"/>
    <w:rPr>
      <w:b/>
      <w:bCs/>
    </w:rPr>
  </w:style>
  <w:style w:type="paragraph" w:styleId="PlainText">
    <w:name w:val="Plain Text"/>
    <w:basedOn w:val="Normal"/>
    <w:link w:val="PlainTextChar"/>
    <w:uiPriority w:val="99"/>
    <w:rsid w:val="00353DCD"/>
    <w:pPr>
      <w:autoSpaceDE/>
      <w:autoSpaceDN/>
      <w:bidi/>
    </w:pPr>
    <w:rPr>
      <w:rFonts w:ascii="Courier New" w:hAnsi="Courier New" w:cs="Courier New"/>
      <w:szCs w:val="20"/>
      <w:lang w:bidi="ar-EG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94135D"/>
    <w:rPr>
      <w:rFonts w:ascii="Courier New" w:hAnsi="Courier New" w:cs="Courier New"/>
      <w:sz w:val="20"/>
      <w:szCs w:val="20"/>
    </w:rPr>
  </w:style>
  <w:style w:type="paragraph" w:customStyle="1" w:styleId="Style3">
    <w:name w:val="Style3"/>
    <w:basedOn w:val="p"/>
    <w:link w:val="Style3Char"/>
    <w:uiPriority w:val="99"/>
    <w:rsid w:val="00C00A22"/>
    <w:rPr>
      <w:rFonts w:cs="Times"/>
      <w:vertAlign w:val="superscript"/>
    </w:rPr>
  </w:style>
  <w:style w:type="character" w:customStyle="1" w:styleId="StyleTimes11ptJustifiedChar">
    <w:name w:val="Style Times 11 pt Justified Char"/>
    <w:basedOn w:val="DefaultParagraphFont"/>
    <w:link w:val="StyleTimes11ptJustified"/>
    <w:uiPriority w:val="99"/>
    <w:locked/>
    <w:rsid w:val="00C00A22"/>
    <w:rPr>
      <w:rFonts w:ascii="Times" w:hAnsi="Times" w:cs="Times New Roman"/>
      <w:sz w:val="22"/>
      <w:szCs w:val="22"/>
      <w:lang w:val="en-US" w:eastAsia="en-US" w:bidi="ar-SA"/>
    </w:rPr>
  </w:style>
  <w:style w:type="character" w:customStyle="1" w:styleId="pChar">
    <w:name w:val="p Char"/>
    <w:basedOn w:val="StyleTimes11ptJustifiedChar"/>
    <w:link w:val="p"/>
    <w:uiPriority w:val="99"/>
    <w:locked/>
    <w:rsid w:val="00667790"/>
    <w:rPr>
      <w:sz w:val="20"/>
      <w:szCs w:val="20"/>
    </w:rPr>
  </w:style>
  <w:style w:type="character" w:customStyle="1" w:styleId="Style3Char">
    <w:name w:val="Style3 Char"/>
    <w:basedOn w:val="pChar"/>
    <w:link w:val="Style3"/>
    <w:uiPriority w:val="99"/>
    <w:locked/>
    <w:rsid w:val="00C00A22"/>
    <w:rPr>
      <w:rFonts w:cs="Times"/>
      <w:vertAlign w:val="superscript"/>
    </w:rPr>
  </w:style>
  <w:style w:type="paragraph" w:customStyle="1" w:styleId="super">
    <w:name w:val="super"/>
    <w:basedOn w:val="p"/>
    <w:link w:val="superChar"/>
    <w:uiPriority w:val="99"/>
    <w:rsid w:val="00C00A22"/>
    <w:rPr>
      <w:vertAlign w:val="superscript"/>
    </w:rPr>
  </w:style>
  <w:style w:type="character" w:customStyle="1" w:styleId="superChar">
    <w:name w:val="super Char"/>
    <w:basedOn w:val="pChar"/>
    <w:link w:val="super"/>
    <w:uiPriority w:val="99"/>
    <w:locked/>
    <w:rsid w:val="00C00A22"/>
    <w:rPr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520FBF"/>
    <w:pPr>
      <w:autoSpaceDE/>
      <w:autoSpaceDN/>
    </w:pPr>
    <w:rPr>
      <w:b/>
      <w:bCs/>
      <w:sz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4135D"/>
    <w:rPr>
      <w:rFonts w:ascii="Cambria" w:hAnsi="Cambria" w:cs="Times New Roman"/>
      <w:sz w:val="24"/>
      <w:szCs w:val="24"/>
    </w:rPr>
  </w:style>
  <w:style w:type="paragraph" w:styleId="NormalWeb">
    <w:name w:val="Normal (Web)"/>
    <w:basedOn w:val="Normal"/>
    <w:uiPriority w:val="99"/>
    <w:rsid w:val="00520FBF"/>
    <w:pPr>
      <w:autoSpaceDE/>
      <w:autoSpaceDN/>
      <w:spacing w:before="100" w:beforeAutospacing="1" w:after="100" w:afterAutospacing="1"/>
    </w:pPr>
    <w:rPr>
      <w:sz w:val="24"/>
      <w:lang w:eastAsia="ar-SA"/>
    </w:rPr>
  </w:style>
  <w:style w:type="paragraph" w:styleId="BodyText3">
    <w:name w:val="Body Text 3"/>
    <w:basedOn w:val="Normal"/>
    <w:link w:val="BodyText3Char"/>
    <w:uiPriority w:val="99"/>
    <w:rsid w:val="00A8685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94135D"/>
    <w:rPr>
      <w:rFonts w:cs="Times New Roman"/>
      <w:sz w:val="16"/>
      <w:szCs w:val="16"/>
    </w:rPr>
  </w:style>
  <w:style w:type="character" w:customStyle="1" w:styleId="h3Char">
    <w:name w:val="h3 Char"/>
    <w:basedOn w:val="DefaultParagraphFont"/>
    <w:link w:val="h3"/>
    <w:uiPriority w:val="99"/>
    <w:locked/>
    <w:rsid w:val="00000C0D"/>
    <w:rPr>
      <w:rFonts w:ascii="Times" w:hAnsi="Times" w:cs="Times"/>
      <w:b/>
      <w:bCs/>
      <w:i/>
      <w:iCs/>
      <w:sz w:val="22"/>
      <w:szCs w:val="22"/>
      <w:lang w:val="en-US" w:eastAsia="en-US" w:bidi="ar-SA"/>
    </w:rPr>
  </w:style>
  <w:style w:type="paragraph" w:customStyle="1" w:styleId="o1Char">
    <w:name w:val="o1 Char"/>
    <w:basedOn w:val="Normal"/>
    <w:link w:val="o1CharChar"/>
    <w:uiPriority w:val="99"/>
    <w:rsid w:val="00F04E8F"/>
    <w:pPr>
      <w:numPr>
        <w:numId w:val="2"/>
      </w:numPr>
      <w:tabs>
        <w:tab w:val="left" w:pos="360"/>
      </w:tabs>
      <w:spacing w:before="60" w:after="60" w:line="260" w:lineRule="exact"/>
      <w:ind w:left="360"/>
      <w:jc w:val="both"/>
    </w:pPr>
    <w:rPr>
      <w:rFonts w:ascii="Times" w:hAnsi="Times"/>
    </w:rPr>
  </w:style>
  <w:style w:type="paragraph" w:customStyle="1" w:styleId="Style4">
    <w:name w:val="Style4"/>
    <w:basedOn w:val="o1Char"/>
    <w:uiPriority w:val="99"/>
    <w:rsid w:val="00E94C8E"/>
    <w:pPr>
      <w:tabs>
        <w:tab w:val="num" w:pos="270"/>
      </w:tabs>
      <w:ind w:left="274" w:hanging="274"/>
    </w:pPr>
  </w:style>
  <w:style w:type="paragraph" w:customStyle="1" w:styleId="Styleo1CharComplex14pt">
    <w:name w:val="Style o1 Char + (Complex) 14 pt"/>
    <w:basedOn w:val="o1Char"/>
    <w:uiPriority w:val="99"/>
    <w:rsid w:val="003D0782"/>
    <w:pPr>
      <w:numPr>
        <w:numId w:val="1"/>
      </w:numPr>
    </w:pPr>
    <w:rPr>
      <w:szCs w:val="28"/>
    </w:rPr>
  </w:style>
  <w:style w:type="character" w:styleId="Hyperlink">
    <w:name w:val="Hyperlink"/>
    <w:basedOn w:val="DefaultParagraphFont"/>
    <w:uiPriority w:val="99"/>
    <w:rsid w:val="00F6289E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F6289E"/>
    <w:rPr>
      <w:rFonts w:ascii="Arial" w:hAnsi="Arial" w:cs="Arial"/>
      <w:b/>
      <w:bCs/>
      <w:color w:val="auto"/>
      <w:sz w:val="30"/>
      <w:szCs w:val="30"/>
      <w:u w:val="none"/>
      <w:effect w:val="none"/>
    </w:rPr>
  </w:style>
  <w:style w:type="character" w:styleId="Emphasis">
    <w:name w:val="Emphasis"/>
    <w:basedOn w:val="DefaultParagraphFont"/>
    <w:uiPriority w:val="99"/>
    <w:qFormat/>
    <w:rsid w:val="00F6289E"/>
    <w:rPr>
      <w:rFonts w:cs="Times New Roman"/>
      <w:i/>
      <w:iCs/>
    </w:rPr>
  </w:style>
  <w:style w:type="character" w:customStyle="1" w:styleId="titles-title1">
    <w:name w:val="titles-title1"/>
    <w:basedOn w:val="DefaultParagraphFont"/>
    <w:uiPriority w:val="99"/>
    <w:rsid w:val="00F6289E"/>
    <w:rPr>
      <w:rFonts w:cs="Times New Roman"/>
      <w:b/>
      <w:bCs/>
    </w:rPr>
  </w:style>
  <w:style w:type="character" w:customStyle="1" w:styleId="bibrecord-highlight1">
    <w:name w:val="bibrecord-highlight1"/>
    <w:basedOn w:val="DefaultParagraphFont"/>
    <w:uiPriority w:val="99"/>
    <w:rsid w:val="00F6289E"/>
    <w:rPr>
      <w:rFonts w:cs="Times New Roman"/>
      <w:b/>
      <w:bCs/>
      <w:color w:val="auto"/>
    </w:rPr>
  </w:style>
  <w:style w:type="character" w:customStyle="1" w:styleId="titles-source1">
    <w:name w:val="titles-source1"/>
    <w:basedOn w:val="DefaultParagraphFont"/>
    <w:uiPriority w:val="99"/>
    <w:rsid w:val="00F6289E"/>
    <w:rPr>
      <w:rFonts w:cs="Times New Roman"/>
      <w:i/>
      <w:iCs/>
    </w:rPr>
  </w:style>
  <w:style w:type="character" w:customStyle="1" w:styleId="article-articlebody1">
    <w:name w:val="article-articlebody1"/>
    <w:basedOn w:val="DefaultParagraphFont"/>
    <w:uiPriority w:val="99"/>
    <w:rsid w:val="00F6289E"/>
    <w:rPr>
      <w:rFonts w:ascii="Arial" w:hAnsi="Arial" w:cs="Arial"/>
      <w:color w:val="000000"/>
      <w:sz w:val="18"/>
      <w:szCs w:val="18"/>
    </w:rPr>
  </w:style>
  <w:style w:type="paragraph" w:customStyle="1" w:styleId="o2">
    <w:name w:val="o2"/>
    <w:basedOn w:val="o1Char"/>
    <w:uiPriority w:val="99"/>
    <w:rsid w:val="00254437"/>
    <w:pPr>
      <w:numPr>
        <w:numId w:val="3"/>
      </w:numPr>
      <w:tabs>
        <w:tab w:val="clear" w:pos="360"/>
      </w:tabs>
      <w:spacing w:before="0" w:after="0"/>
    </w:pPr>
  </w:style>
  <w:style w:type="character" w:customStyle="1" w:styleId="o1CharChar">
    <w:name w:val="o1 Char Char"/>
    <w:basedOn w:val="DefaultParagraphFont"/>
    <w:link w:val="o1Char"/>
    <w:uiPriority w:val="99"/>
    <w:locked/>
    <w:rsid w:val="000B0EA4"/>
    <w:rPr>
      <w:rFonts w:ascii="Times" w:hAnsi="Times" w:cs="Times New Roman"/>
      <w:sz w:val="24"/>
      <w:szCs w:val="24"/>
    </w:rPr>
  </w:style>
  <w:style w:type="character" w:customStyle="1" w:styleId="htChar">
    <w:name w:val="ht Char"/>
    <w:basedOn w:val="Heading2Char"/>
    <w:link w:val="ht"/>
    <w:uiPriority w:val="99"/>
    <w:locked/>
    <w:rsid w:val="008A5700"/>
    <w:rPr>
      <w:rFonts w:ascii="Times" w:hAnsi="Times" w:cs="Times"/>
    </w:rPr>
  </w:style>
  <w:style w:type="paragraph" w:styleId="Caption">
    <w:name w:val="caption"/>
    <w:basedOn w:val="Normal"/>
    <w:next w:val="Normal"/>
    <w:uiPriority w:val="99"/>
    <w:qFormat/>
    <w:rsid w:val="007B6D73"/>
    <w:pPr>
      <w:autoSpaceDE/>
      <w:autoSpaceDN/>
      <w:bidi/>
    </w:pPr>
    <w:rPr>
      <w:b/>
      <w:bCs/>
      <w:szCs w:val="20"/>
    </w:rPr>
  </w:style>
  <w:style w:type="character" w:customStyle="1" w:styleId="small">
    <w:name w:val="small"/>
    <w:basedOn w:val="DefaultParagraphFont"/>
    <w:uiPriority w:val="99"/>
    <w:rsid w:val="007B6D73"/>
    <w:rPr>
      <w:rFonts w:cs="Times New Roman"/>
    </w:rPr>
  </w:style>
  <w:style w:type="paragraph" w:customStyle="1" w:styleId="li-txtcontent">
    <w:name w:val="li-txtcontent"/>
    <w:basedOn w:val="Normal"/>
    <w:uiPriority w:val="99"/>
    <w:rsid w:val="002E7218"/>
    <w:pPr>
      <w:autoSpaceDE/>
      <w:autoSpaceDN/>
      <w:spacing w:before="100" w:beforeAutospacing="1" w:after="100" w:afterAutospacing="1"/>
    </w:pPr>
    <w:rPr>
      <w:rFonts w:ascii="Verdana" w:hAnsi="Verdana"/>
      <w:color w:val="030303"/>
      <w:sz w:val="18"/>
      <w:szCs w:val="18"/>
    </w:rPr>
  </w:style>
  <w:style w:type="table" w:styleId="TableElegant">
    <w:name w:val="Table Elegant"/>
    <w:basedOn w:val="TableNormal"/>
    <w:uiPriority w:val="99"/>
    <w:rsid w:val="002E7218"/>
    <w:pPr>
      <w:bidi/>
    </w:pPr>
    <w:rPr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Cite">
    <w:name w:val="HTML Cite"/>
    <w:basedOn w:val="DefaultParagraphFont"/>
    <w:uiPriority w:val="99"/>
    <w:rsid w:val="00CF7890"/>
    <w:rPr>
      <w:rFonts w:cs="Times New Roman"/>
      <w:i/>
      <w:iCs/>
    </w:rPr>
  </w:style>
  <w:style w:type="character" w:customStyle="1" w:styleId="journaltitle">
    <w:name w:val="journal_title"/>
    <w:basedOn w:val="DefaultParagraphFont"/>
    <w:uiPriority w:val="99"/>
    <w:rsid w:val="00CF7890"/>
    <w:rPr>
      <w:rFonts w:cs="Times New Roman"/>
    </w:rPr>
  </w:style>
  <w:style w:type="character" w:customStyle="1" w:styleId="volume">
    <w:name w:val="volume"/>
    <w:basedOn w:val="DefaultParagraphFont"/>
    <w:uiPriority w:val="99"/>
    <w:rsid w:val="00CF7890"/>
    <w:rPr>
      <w:rFonts w:cs="Times New Roman"/>
    </w:rPr>
  </w:style>
  <w:style w:type="character" w:customStyle="1" w:styleId="papertitlefont1">
    <w:name w:val="papertitle_font1"/>
    <w:basedOn w:val="DefaultParagraphFont"/>
    <w:uiPriority w:val="99"/>
    <w:rsid w:val="00CA79A1"/>
    <w:rPr>
      <w:rFonts w:ascii="Helvetica" w:hAnsi="Helvetica" w:cs="Helvetica"/>
      <w:b/>
      <w:bCs/>
      <w:color w:val="000000"/>
      <w:sz w:val="33"/>
      <w:szCs w:val="33"/>
    </w:rPr>
  </w:style>
  <w:style w:type="table" w:styleId="TableWeb1">
    <w:name w:val="Table Web 1"/>
    <w:basedOn w:val="TableNormal"/>
    <w:uiPriority w:val="99"/>
    <w:rsid w:val="00AA2420"/>
    <w:pPr>
      <w:bidi/>
    </w:pPr>
    <w:rPr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rsid w:val="00AA2420"/>
    <w:pPr>
      <w:bidi/>
    </w:pPr>
    <w:rPr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rsid w:val="00AA2420"/>
    <w:pPr>
      <w:bidi/>
    </w:pPr>
    <w:rPr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Professional">
    <w:name w:val="Table Professional"/>
    <w:basedOn w:val="TableNormal"/>
    <w:uiPriority w:val="99"/>
    <w:rsid w:val="00AA2420"/>
    <w:pPr>
      <w:bidi/>
    </w:pPr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searchterm01">
    <w:name w:val="searchterm01"/>
    <w:basedOn w:val="DefaultParagraphFont"/>
    <w:uiPriority w:val="99"/>
    <w:rsid w:val="00AA2420"/>
    <w:rPr>
      <w:rFonts w:cs="Times New Roman"/>
      <w:b/>
      <w:bCs/>
      <w:color w:val="000000"/>
      <w:shd w:val="clear" w:color="auto" w:fill="auto"/>
    </w:rPr>
  </w:style>
  <w:style w:type="paragraph" w:customStyle="1" w:styleId="last">
    <w:name w:val="last"/>
    <w:basedOn w:val="Normal"/>
    <w:uiPriority w:val="99"/>
    <w:rsid w:val="00AA2420"/>
    <w:pPr>
      <w:autoSpaceDE/>
      <w:autoSpaceDN/>
      <w:spacing w:before="180" w:line="336" w:lineRule="atLeast"/>
    </w:pPr>
    <w:rPr>
      <w:sz w:val="26"/>
      <w:szCs w:val="26"/>
    </w:rPr>
  </w:style>
  <w:style w:type="character" w:customStyle="1" w:styleId="journaltitle3">
    <w:name w:val="journal_title3"/>
    <w:basedOn w:val="DefaultParagraphFont"/>
    <w:uiPriority w:val="99"/>
    <w:rsid w:val="00AA2420"/>
    <w:rPr>
      <w:rFonts w:cs="Times New Roman"/>
      <w:i/>
      <w:iCs/>
    </w:rPr>
  </w:style>
  <w:style w:type="character" w:customStyle="1" w:styleId="volume5">
    <w:name w:val="volume5"/>
    <w:basedOn w:val="DefaultParagraphFont"/>
    <w:uiPriority w:val="99"/>
    <w:rsid w:val="00AA2420"/>
    <w:rPr>
      <w:rFonts w:cs="Times New Roman"/>
      <w:b/>
      <w:bCs/>
    </w:rPr>
  </w:style>
  <w:style w:type="character" w:customStyle="1" w:styleId="refnumber3">
    <w:name w:val="refnumber3"/>
    <w:basedOn w:val="DefaultParagraphFont"/>
    <w:uiPriority w:val="99"/>
    <w:rsid w:val="00AA2420"/>
    <w:rPr>
      <w:rFonts w:cs="Times New Roman"/>
    </w:rPr>
  </w:style>
  <w:style w:type="paragraph" w:styleId="List">
    <w:name w:val="List"/>
    <w:basedOn w:val="Normal"/>
    <w:uiPriority w:val="99"/>
    <w:rsid w:val="005C5BBE"/>
    <w:pPr>
      <w:autoSpaceDE/>
      <w:autoSpaceDN/>
      <w:bidi/>
      <w:ind w:left="283" w:hanging="283"/>
    </w:pPr>
    <w:rPr>
      <w:rFonts w:cs="Traditional Arabic"/>
      <w:szCs w:val="20"/>
    </w:rPr>
  </w:style>
  <w:style w:type="paragraph" w:styleId="BodyTextIndent">
    <w:name w:val="Body Text Indent"/>
    <w:basedOn w:val="Normal"/>
    <w:link w:val="BodyTextIndentChar"/>
    <w:uiPriority w:val="99"/>
    <w:rsid w:val="00845FD8"/>
    <w:pPr>
      <w:autoSpaceDE/>
      <w:autoSpaceDN/>
      <w:ind w:left="720" w:hanging="720"/>
      <w:jc w:val="center"/>
    </w:pPr>
    <w:rPr>
      <w:b/>
      <w:bCs/>
      <w:i/>
      <w:iCs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845FD8"/>
    <w:rPr>
      <w:rFonts w:cs="Times New Roman"/>
      <w:b/>
      <w:bCs/>
      <w:i/>
      <w:iCs/>
      <w:sz w:val="28"/>
      <w:szCs w:val="28"/>
    </w:rPr>
  </w:style>
  <w:style w:type="character" w:customStyle="1" w:styleId="ref-vol1">
    <w:name w:val="ref-vol1"/>
    <w:basedOn w:val="DefaultParagraphFont"/>
    <w:uiPriority w:val="99"/>
    <w:rsid w:val="00845FD8"/>
    <w:rPr>
      <w:rFonts w:cs="Times New Roman"/>
      <w:b/>
      <w:bCs/>
    </w:rPr>
  </w:style>
  <w:style w:type="character" w:customStyle="1" w:styleId="medium-bold2">
    <w:name w:val="medium-bold2"/>
    <w:basedOn w:val="DefaultParagraphFont"/>
    <w:uiPriority w:val="99"/>
    <w:rsid w:val="00845FD8"/>
    <w:rPr>
      <w:rFonts w:cs="Times New Roman"/>
      <w:b/>
      <w:bCs/>
      <w:sz w:val="19"/>
      <w:szCs w:val="19"/>
    </w:rPr>
  </w:style>
  <w:style w:type="character" w:customStyle="1" w:styleId="delivery-buttons2">
    <w:name w:val="delivery-buttons2"/>
    <w:basedOn w:val="DefaultParagraphFont"/>
    <w:uiPriority w:val="99"/>
    <w:rsid w:val="00845FD8"/>
    <w:rPr>
      <w:rFonts w:cs="Times New Roman"/>
      <w:b/>
      <w:bCs/>
      <w:sz w:val="19"/>
      <w:szCs w:val="19"/>
    </w:rPr>
  </w:style>
  <w:style w:type="character" w:customStyle="1" w:styleId="copyright-separator1">
    <w:name w:val="copyright-separator1"/>
    <w:basedOn w:val="DefaultParagraphFont"/>
    <w:uiPriority w:val="99"/>
    <w:rsid w:val="00845FD8"/>
    <w:rPr>
      <w:rFonts w:cs="Times New Roman"/>
      <w:sz w:val="18"/>
      <w:szCs w:val="18"/>
    </w:rPr>
  </w:style>
  <w:style w:type="character" w:customStyle="1" w:styleId="copyright-label1">
    <w:name w:val="copyright-label1"/>
    <w:basedOn w:val="DefaultParagraphFont"/>
    <w:uiPriority w:val="99"/>
    <w:rsid w:val="00845FD8"/>
    <w:rPr>
      <w:rFonts w:cs="Times New Roman"/>
      <w:sz w:val="18"/>
      <w:szCs w:val="18"/>
    </w:rPr>
  </w:style>
  <w:style w:type="character" w:customStyle="1" w:styleId="pmid2">
    <w:name w:val="pmid2"/>
    <w:basedOn w:val="DefaultParagraphFont"/>
    <w:uiPriority w:val="99"/>
    <w:rsid w:val="00845FD8"/>
    <w:rPr>
      <w:rFonts w:cs="Times New Roman"/>
      <w:vanish/>
    </w:rPr>
  </w:style>
  <w:style w:type="character" w:customStyle="1" w:styleId="pub1">
    <w:name w:val="pub1"/>
    <w:basedOn w:val="DefaultParagraphFont"/>
    <w:uiPriority w:val="99"/>
    <w:rsid w:val="00845FD8"/>
    <w:rPr>
      <w:rFonts w:cs="Times New Roman"/>
      <w:color w:val="auto"/>
    </w:rPr>
  </w:style>
  <w:style w:type="character" w:customStyle="1" w:styleId="ti2">
    <w:name w:val="ti2"/>
    <w:basedOn w:val="DefaultParagraphFont"/>
    <w:uiPriority w:val="99"/>
    <w:rsid w:val="00845FD8"/>
    <w:rPr>
      <w:rFonts w:cs="Times New Roman"/>
      <w:sz w:val="22"/>
      <w:szCs w:val="22"/>
    </w:rPr>
  </w:style>
  <w:style w:type="character" w:customStyle="1" w:styleId="linkbar">
    <w:name w:val="linkbar"/>
    <w:basedOn w:val="DefaultParagraphFont"/>
    <w:uiPriority w:val="99"/>
    <w:rsid w:val="00845FD8"/>
    <w:rPr>
      <w:rFonts w:cs="Times New Roman"/>
    </w:rPr>
  </w:style>
  <w:style w:type="paragraph" w:customStyle="1" w:styleId="affiliation2">
    <w:name w:val="affiliation2"/>
    <w:basedOn w:val="Normal"/>
    <w:uiPriority w:val="99"/>
    <w:rsid w:val="00845FD8"/>
    <w:pPr>
      <w:autoSpaceDE/>
      <w:autoSpaceDN/>
      <w:spacing w:before="240" w:after="120" w:line="288" w:lineRule="atLeast"/>
      <w:ind w:left="120"/>
    </w:pPr>
    <w:rPr>
      <w:color w:val="000000"/>
      <w:sz w:val="19"/>
      <w:szCs w:val="19"/>
    </w:rPr>
  </w:style>
  <w:style w:type="paragraph" w:customStyle="1" w:styleId="pmid3">
    <w:name w:val="pmid3"/>
    <w:basedOn w:val="Normal"/>
    <w:uiPriority w:val="99"/>
    <w:rsid w:val="00845FD8"/>
    <w:pPr>
      <w:autoSpaceDE/>
      <w:autoSpaceDN/>
      <w:spacing w:before="240" w:after="240" w:line="288" w:lineRule="atLeast"/>
      <w:ind w:left="120"/>
    </w:pPr>
    <w:rPr>
      <w:color w:val="000000"/>
      <w:sz w:val="22"/>
      <w:szCs w:val="22"/>
    </w:rPr>
  </w:style>
  <w:style w:type="character" w:styleId="FollowedHyperlink">
    <w:name w:val="FollowedHyperlink"/>
    <w:basedOn w:val="DefaultParagraphFont"/>
    <w:uiPriority w:val="99"/>
    <w:rsid w:val="00845FD8"/>
    <w:rPr>
      <w:rFonts w:cs="Times New Roman"/>
      <w:color w:val="800080"/>
      <w:u w:val="single"/>
    </w:rPr>
  </w:style>
  <w:style w:type="character" w:customStyle="1" w:styleId="ti">
    <w:name w:val="ti"/>
    <w:basedOn w:val="DefaultParagraphFont"/>
    <w:uiPriority w:val="99"/>
    <w:rsid w:val="00845FD8"/>
    <w:rPr>
      <w:rFonts w:cs="Times New Roman"/>
    </w:rPr>
  </w:style>
  <w:style w:type="character" w:customStyle="1" w:styleId="featuredlinkouts">
    <w:name w:val="featured_linkouts"/>
    <w:basedOn w:val="DefaultParagraphFont"/>
    <w:uiPriority w:val="99"/>
    <w:rsid w:val="00845FD8"/>
    <w:rPr>
      <w:rFonts w:cs="Times New Roman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845FD8"/>
    <w:pPr>
      <w:pBdr>
        <w:bottom w:val="single" w:sz="6" w:space="1" w:color="auto"/>
      </w:pBdr>
      <w:autoSpaceDE/>
      <w:autoSpaceDN/>
      <w:jc w:val="center"/>
    </w:pPr>
    <w:rPr>
      <w:rFonts w:ascii="Arial" w:hAnsi="Arial" w:cs="Arial"/>
      <w:vanish/>
      <w:color w:val="000000"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locked/>
    <w:rsid w:val="00845FD8"/>
    <w:rPr>
      <w:rFonts w:ascii="Arial" w:hAnsi="Arial" w:cs="Arial"/>
      <w:vanish/>
      <w:color w:val="000000"/>
      <w:sz w:val="16"/>
      <w:szCs w:val="16"/>
    </w:rPr>
  </w:style>
  <w:style w:type="paragraph" w:customStyle="1" w:styleId="affiliation">
    <w:name w:val="affiliation"/>
    <w:basedOn w:val="Normal"/>
    <w:uiPriority w:val="99"/>
    <w:rsid w:val="00845FD8"/>
    <w:pPr>
      <w:autoSpaceDE/>
      <w:autoSpaceDN/>
      <w:spacing w:before="100" w:beforeAutospacing="1" w:after="100" w:afterAutospacing="1"/>
    </w:pPr>
    <w:rPr>
      <w:color w:val="000000"/>
      <w:sz w:val="24"/>
    </w:rPr>
  </w:style>
  <w:style w:type="paragraph" w:customStyle="1" w:styleId="abstract">
    <w:name w:val="abstract"/>
    <w:basedOn w:val="Normal"/>
    <w:uiPriority w:val="99"/>
    <w:rsid w:val="00845FD8"/>
    <w:pPr>
      <w:autoSpaceDE/>
      <w:autoSpaceDN/>
      <w:spacing w:before="100" w:beforeAutospacing="1" w:after="100" w:afterAutospacing="1"/>
    </w:pPr>
    <w:rPr>
      <w:color w:val="000000"/>
      <w:sz w:val="24"/>
    </w:rPr>
  </w:style>
  <w:style w:type="paragraph" w:customStyle="1" w:styleId="pmid">
    <w:name w:val="pmid"/>
    <w:basedOn w:val="Normal"/>
    <w:uiPriority w:val="99"/>
    <w:rsid w:val="00845FD8"/>
    <w:pPr>
      <w:autoSpaceDE/>
      <w:autoSpaceDN/>
      <w:spacing w:before="100" w:beforeAutospacing="1" w:after="100" w:afterAutospacing="1"/>
    </w:pPr>
    <w:rPr>
      <w:color w:val="000000"/>
      <w:sz w:val="24"/>
    </w:rPr>
  </w:style>
  <w:style w:type="character" w:customStyle="1" w:styleId="pub">
    <w:name w:val="pub"/>
    <w:basedOn w:val="DefaultParagraphFont"/>
    <w:uiPriority w:val="99"/>
    <w:rsid w:val="00845FD8"/>
    <w:rPr>
      <w:rFonts w:cs="Times New Roman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845FD8"/>
    <w:pPr>
      <w:pBdr>
        <w:top w:val="single" w:sz="6" w:space="1" w:color="auto"/>
      </w:pBdr>
      <w:autoSpaceDE/>
      <w:autoSpaceDN/>
      <w:jc w:val="center"/>
    </w:pPr>
    <w:rPr>
      <w:rFonts w:ascii="Arial" w:hAnsi="Arial" w:cs="Arial"/>
      <w:vanish/>
      <w:color w:val="000000"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locked/>
    <w:rsid w:val="00845FD8"/>
    <w:rPr>
      <w:rFonts w:ascii="Arial" w:hAnsi="Arial" w:cs="Arial"/>
      <w:vanish/>
      <w:color w:val="000000"/>
      <w:sz w:val="16"/>
      <w:szCs w:val="16"/>
    </w:rPr>
  </w:style>
  <w:style w:type="character" w:customStyle="1" w:styleId="pseudotab2">
    <w:name w:val="pseudotab2"/>
    <w:basedOn w:val="DefaultParagraphFont"/>
    <w:uiPriority w:val="99"/>
    <w:rsid w:val="00845FD8"/>
    <w:rPr>
      <w:rFonts w:cs="Times New Roman"/>
    </w:rPr>
  </w:style>
  <w:style w:type="character" w:customStyle="1" w:styleId="issue">
    <w:name w:val="issue"/>
    <w:basedOn w:val="DefaultParagraphFont"/>
    <w:uiPriority w:val="99"/>
    <w:rsid w:val="00845FD8"/>
    <w:rPr>
      <w:rFonts w:cs="Times New Roman"/>
    </w:rPr>
  </w:style>
  <w:style w:type="character" w:customStyle="1" w:styleId="pages">
    <w:name w:val="pages"/>
    <w:basedOn w:val="DefaultParagraphFont"/>
    <w:uiPriority w:val="99"/>
    <w:rsid w:val="00845FD8"/>
    <w:rPr>
      <w:rFonts w:cs="Times New Roman"/>
    </w:rPr>
  </w:style>
  <w:style w:type="paragraph" w:styleId="ListParagraph">
    <w:name w:val="List Paragraph"/>
    <w:basedOn w:val="Normal"/>
    <w:uiPriority w:val="99"/>
    <w:qFormat/>
    <w:rsid w:val="00F96364"/>
    <w:pPr>
      <w:autoSpaceDE/>
      <w:autoSpaceDN/>
      <w:bidi/>
      <w:spacing w:after="200" w:line="276" w:lineRule="auto"/>
      <w:ind w:left="720"/>
    </w:pPr>
    <w:rPr>
      <w:rFonts w:ascii="Calibri" w:hAnsi="Calibri" w:cs="Arial"/>
      <w:sz w:val="22"/>
      <w:szCs w:val="22"/>
    </w:rPr>
  </w:style>
  <w:style w:type="paragraph" w:customStyle="1" w:styleId="1">
    <w:name w:val="سرد الفقرات1"/>
    <w:basedOn w:val="Normal"/>
    <w:uiPriority w:val="99"/>
    <w:rsid w:val="00F96364"/>
    <w:pPr>
      <w:autoSpaceDE/>
      <w:autoSpaceDN/>
      <w:bidi/>
      <w:spacing w:after="200" w:line="276" w:lineRule="auto"/>
      <w:ind w:left="720"/>
    </w:pPr>
    <w:rPr>
      <w:rFonts w:ascii="Calibri" w:hAnsi="Calibri" w:cs="Arial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667E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67E91"/>
    <w:rPr>
      <w:rFonts w:ascii="Tahoma" w:hAnsi="Tahoma" w:cs="Tahoma"/>
      <w:sz w:val="16"/>
      <w:szCs w:val="16"/>
    </w:rPr>
  </w:style>
  <w:style w:type="character" w:customStyle="1" w:styleId="ref-journal">
    <w:name w:val="ref-journal"/>
    <w:basedOn w:val="DefaultParagraphFont"/>
    <w:uiPriority w:val="99"/>
    <w:rsid w:val="00C40031"/>
    <w:rPr>
      <w:rFonts w:cs="Times New Roman"/>
    </w:rPr>
  </w:style>
  <w:style w:type="character" w:customStyle="1" w:styleId="ref-vol">
    <w:name w:val="ref-vol"/>
    <w:basedOn w:val="DefaultParagraphFont"/>
    <w:uiPriority w:val="99"/>
    <w:rsid w:val="00C40031"/>
    <w:rPr>
      <w:rFonts w:cs="Times New Roman"/>
    </w:rPr>
  </w:style>
  <w:style w:type="character" w:customStyle="1" w:styleId="citation-abbreviation">
    <w:name w:val="citation-abbreviation"/>
    <w:basedOn w:val="DefaultParagraphFont"/>
    <w:uiPriority w:val="99"/>
    <w:rsid w:val="00C40031"/>
    <w:rPr>
      <w:rFonts w:cs="Times New Roman"/>
    </w:rPr>
  </w:style>
  <w:style w:type="character" w:customStyle="1" w:styleId="citation-publication-date">
    <w:name w:val="citation-publication-date"/>
    <w:basedOn w:val="DefaultParagraphFont"/>
    <w:uiPriority w:val="99"/>
    <w:rsid w:val="00C40031"/>
    <w:rPr>
      <w:rFonts w:cs="Times New Roman"/>
    </w:rPr>
  </w:style>
  <w:style w:type="character" w:customStyle="1" w:styleId="citation-volume">
    <w:name w:val="citation-volume"/>
    <w:basedOn w:val="DefaultParagraphFont"/>
    <w:uiPriority w:val="99"/>
    <w:rsid w:val="00C40031"/>
    <w:rPr>
      <w:rFonts w:cs="Times New Roman"/>
    </w:rPr>
  </w:style>
  <w:style w:type="character" w:customStyle="1" w:styleId="citation-issue">
    <w:name w:val="citation-issue"/>
    <w:basedOn w:val="DefaultParagraphFont"/>
    <w:uiPriority w:val="99"/>
    <w:rsid w:val="00C40031"/>
    <w:rPr>
      <w:rFonts w:cs="Times New Roman"/>
    </w:rPr>
  </w:style>
  <w:style w:type="character" w:customStyle="1" w:styleId="citation-flpages">
    <w:name w:val="citation-flpages"/>
    <w:basedOn w:val="DefaultParagraphFont"/>
    <w:uiPriority w:val="99"/>
    <w:rsid w:val="00C40031"/>
    <w:rPr>
      <w:rFonts w:cs="Times New Roman"/>
    </w:rPr>
  </w:style>
  <w:style w:type="character" w:customStyle="1" w:styleId="name">
    <w:name w:val="name"/>
    <w:basedOn w:val="DefaultParagraphFont"/>
    <w:uiPriority w:val="99"/>
    <w:rsid w:val="00C40031"/>
    <w:rPr>
      <w:rFonts w:cs="Times New Roman"/>
    </w:rPr>
  </w:style>
  <w:style w:type="character" w:customStyle="1" w:styleId="forenames">
    <w:name w:val="forenames"/>
    <w:basedOn w:val="DefaultParagraphFont"/>
    <w:uiPriority w:val="99"/>
    <w:rsid w:val="00C40031"/>
    <w:rPr>
      <w:rFonts w:cs="Times New Roman"/>
    </w:rPr>
  </w:style>
  <w:style w:type="character" w:customStyle="1" w:styleId="surname">
    <w:name w:val="surname"/>
    <w:basedOn w:val="DefaultParagraphFont"/>
    <w:uiPriority w:val="99"/>
    <w:rsid w:val="00C40031"/>
    <w:rPr>
      <w:rFonts w:cs="Times New Roman"/>
    </w:rPr>
  </w:style>
  <w:style w:type="character" w:customStyle="1" w:styleId="roles">
    <w:name w:val="roles"/>
    <w:basedOn w:val="DefaultParagraphFont"/>
    <w:uiPriority w:val="99"/>
    <w:rsid w:val="00C40031"/>
    <w:rPr>
      <w:rFonts w:cs="Times New Roman"/>
    </w:rPr>
  </w:style>
  <w:style w:type="character" w:customStyle="1" w:styleId="address">
    <w:name w:val="address"/>
    <w:basedOn w:val="DefaultParagraphFont"/>
    <w:uiPriority w:val="99"/>
    <w:rsid w:val="00C40031"/>
    <w:rPr>
      <w:rFonts w:cs="Times New Roman"/>
    </w:rPr>
  </w:style>
  <w:style w:type="character" w:customStyle="1" w:styleId="number3">
    <w:name w:val="number3"/>
    <w:basedOn w:val="DefaultParagraphFont"/>
    <w:uiPriority w:val="99"/>
    <w:rsid w:val="00C40031"/>
    <w:rPr>
      <w:rFonts w:cs="Times New Roman"/>
    </w:rPr>
  </w:style>
  <w:style w:type="character" w:customStyle="1" w:styleId="correspondence-label">
    <w:name w:val="correspondence-label"/>
    <w:basedOn w:val="DefaultParagraphFont"/>
    <w:uiPriority w:val="99"/>
    <w:rsid w:val="00C40031"/>
    <w:rPr>
      <w:rFonts w:cs="Times New Roman"/>
    </w:rPr>
  </w:style>
  <w:style w:type="paragraph" w:customStyle="1" w:styleId="para3">
    <w:name w:val="para3"/>
    <w:basedOn w:val="Normal"/>
    <w:uiPriority w:val="99"/>
    <w:rsid w:val="00C40031"/>
    <w:pPr>
      <w:autoSpaceDE/>
      <w:autoSpaceDN/>
      <w:spacing w:after="100" w:afterAutospacing="1"/>
    </w:pPr>
    <w:rPr>
      <w:color w:val="333333"/>
      <w:sz w:val="12"/>
      <w:szCs w:val="12"/>
    </w:rPr>
  </w:style>
  <w:style w:type="character" w:customStyle="1" w:styleId="i3">
    <w:name w:val="i3"/>
    <w:basedOn w:val="DefaultParagraphFont"/>
    <w:uiPriority w:val="99"/>
    <w:rsid w:val="00C40031"/>
    <w:rPr>
      <w:rFonts w:cs="Times New Roman"/>
      <w:i/>
      <w:iCs/>
    </w:rPr>
  </w:style>
  <w:style w:type="character" w:customStyle="1" w:styleId="ref-journal1">
    <w:name w:val="ref-journal1"/>
    <w:basedOn w:val="DefaultParagraphFont"/>
    <w:uiPriority w:val="99"/>
    <w:rsid w:val="00C40031"/>
    <w:rPr>
      <w:rFonts w:cs="Times New Roman"/>
      <w:i/>
      <w:iCs/>
    </w:rPr>
  </w:style>
  <w:style w:type="character" w:customStyle="1" w:styleId="teaser">
    <w:name w:val="teaser"/>
    <w:basedOn w:val="DefaultParagraphFont"/>
    <w:uiPriority w:val="99"/>
    <w:rsid w:val="00D758EB"/>
    <w:rPr>
      <w:rFonts w:cs="Times New Roman"/>
    </w:rPr>
  </w:style>
  <w:style w:type="character" w:customStyle="1" w:styleId="binomial">
    <w:name w:val="binomial"/>
    <w:basedOn w:val="DefaultParagraphFont"/>
    <w:uiPriority w:val="99"/>
    <w:rsid w:val="00D758EB"/>
    <w:rPr>
      <w:rFonts w:cs="Times New Roman"/>
    </w:rPr>
  </w:style>
  <w:style w:type="character" w:customStyle="1" w:styleId="text-citation">
    <w:name w:val="text-citation"/>
    <w:basedOn w:val="DefaultParagraphFont"/>
    <w:uiPriority w:val="99"/>
    <w:rsid w:val="00D758EB"/>
    <w:rPr>
      <w:rFonts w:cs="Times New Roman"/>
    </w:rPr>
  </w:style>
  <w:style w:type="character" w:customStyle="1" w:styleId="searchterm0">
    <w:name w:val="searchterm0"/>
    <w:basedOn w:val="DefaultParagraphFont"/>
    <w:uiPriority w:val="99"/>
    <w:rsid w:val="00EE7F9B"/>
    <w:rPr>
      <w:rFonts w:cs="Times New Roman"/>
    </w:rPr>
  </w:style>
  <w:style w:type="character" w:customStyle="1" w:styleId="searchterm1">
    <w:name w:val="searchterm1"/>
    <w:basedOn w:val="DefaultParagraphFont"/>
    <w:uiPriority w:val="99"/>
    <w:rsid w:val="00EE7F9B"/>
    <w:rPr>
      <w:rFonts w:cs="Times New Roman"/>
    </w:rPr>
  </w:style>
  <w:style w:type="character" w:customStyle="1" w:styleId="searchterm2">
    <w:name w:val="searchterm2"/>
    <w:basedOn w:val="DefaultParagraphFont"/>
    <w:uiPriority w:val="99"/>
    <w:rsid w:val="00EE7F9B"/>
    <w:rPr>
      <w:rFonts w:cs="Times New Roman"/>
    </w:rPr>
  </w:style>
  <w:style w:type="character" w:customStyle="1" w:styleId="searchterm3">
    <w:name w:val="searchterm3"/>
    <w:basedOn w:val="DefaultParagraphFont"/>
    <w:uiPriority w:val="99"/>
    <w:rsid w:val="00EE7F9B"/>
    <w:rPr>
      <w:rFonts w:cs="Times New Roman"/>
    </w:rPr>
  </w:style>
  <w:style w:type="character" w:customStyle="1" w:styleId="maintextbldleft">
    <w:name w:val="maintextbldleft"/>
    <w:basedOn w:val="DefaultParagraphFont"/>
    <w:uiPriority w:val="99"/>
    <w:rsid w:val="00EE7F9B"/>
    <w:rPr>
      <w:rFonts w:cs="Times New Roman"/>
    </w:rPr>
  </w:style>
  <w:style w:type="character" w:customStyle="1" w:styleId="maintextleft">
    <w:name w:val="maintextleft"/>
    <w:basedOn w:val="DefaultParagraphFont"/>
    <w:uiPriority w:val="99"/>
    <w:rsid w:val="00EE7F9B"/>
    <w:rPr>
      <w:rFonts w:cs="Times New Roman"/>
    </w:rPr>
  </w:style>
  <w:style w:type="character" w:customStyle="1" w:styleId="textbold">
    <w:name w:val="text_bold"/>
    <w:basedOn w:val="DefaultParagraphFont"/>
    <w:uiPriority w:val="99"/>
    <w:rsid w:val="00EE7F9B"/>
    <w:rPr>
      <w:rFonts w:cs="Times New Roman"/>
    </w:rPr>
  </w:style>
  <w:style w:type="character" w:customStyle="1" w:styleId="textitalic">
    <w:name w:val="text_italic"/>
    <w:basedOn w:val="DefaultParagraphFont"/>
    <w:uiPriority w:val="99"/>
    <w:rsid w:val="00EE7F9B"/>
    <w:rPr>
      <w:rFonts w:cs="Times New Roman"/>
    </w:rPr>
  </w:style>
  <w:style w:type="character" w:customStyle="1" w:styleId="searchresulthittext">
    <w:name w:val="search_result_hit_text"/>
    <w:basedOn w:val="DefaultParagraphFont"/>
    <w:uiPriority w:val="99"/>
    <w:rsid w:val="00EE7F9B"/>
    <w:rPr>
      <w:rFonts w:cs="Times New Roman"/>
    </w:rPr>
  </w:style>
  <w:style w:type="paragraph" w:styleId="NoSpacing">
    <w:name w:val="No Spacing"/>
    <w:link w:val="NoSpacingChar"/>
    <w:uiPriority w:val="99"/>
    <w:qFormat/>
    <w:rsid w:val="005056F3"/>
    <w:rPr>
      <w:rFonts w:ascii="Calibri" w:hAnsi="Calibri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5056F3"/>
    <w:rPr>
      <w:rFonts w:ascii="Calibri" w:hAnsi="Calibri" w:cs="Times New Roman"/>
      <w:sz w:val="22"/>
      <w:szCs w:val="22"/>
      <w:lang w:val="en-US" w:eastAsia="en-US" w:bidi="ar-SA"/>
    </w:rPr>
  </w:style>
  <w:style w:type="character" w:styleId="PlaceholderText">
    <w:name w:val="Placeholder Text"/>
    <w:basedOn w:val="DefaultParagraphFont"/>
    <w:uiPriority w:val="99"/>
    <w:semiHidden/>
    <w:rsid w:val="005056F3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5056F3"/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180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8041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8041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8041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8042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804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8043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180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8040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8040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8040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8041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8042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8042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180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8042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8043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8043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8043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180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804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8042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8042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180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804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8041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8041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8042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8042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8042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w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5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hyperlink" Target="http://www.childrensministrywarehouse.net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30</TotalTime>
  <Pages>7</Pages>
  <Words>1148</Words>
  <Characters>6549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CHEMICAL PEELING</dc:title>
  <dc:subject/>
  <dc:creator>***</dc:creator>
  <cp:keywords/>
  <dc:description/>
  <cp:lastModifiedBy>a</cp:lastModifiedBy>
  <cp:revision>15</cp:revision>
  <cp:lastPrinted>2009-11-01T16:17:00Z</cp:lastPrinted>
  <dcterms:created xsi:type="dcterms:W3CDTF">2010-09-23T04:37:00Z</dcterms:created>
  <dcterms:modified xsi:type="dcterms:W3CDTF">2010-09-23T05:45:00Z</dcterms:modified>
</cp:coreProperties>
</file>